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D4" w:rsidRPr="00E57E14" w:rsidRDefault="00E407D4" w:rsidP="00BB5217">
      <w:pPr>
        <w:pStyle w:val="Kapitel"/>
      </w:pPr>
      <w:r w:rsidRPr="00E57E14">
        <w:t>KAPITEL 1</w:t>
      </w:r>
    </w:p>
    <w:p w:rsidR="00E407D4" w:rsidRPr="00E57E14" w:rsidRDefault="00E407D4" w:rsidP="00D41D11">
      <w:pPr>
        <w:pStyle w:val="Sequenz"/>
      </w:pPr>
      <w:r>
        <w:t>Sequenz 2</w:t>
      </w:r>
    </w:p>
    <w:p w:rsidR="00E407D4" w:rsidRPr="00E57E14" w:rsidRDefault="00E407D4" w:rsidP="0027481C">
      <w:pPr>
        <w:pStyle w:val="Szene1"/>
        <w:rPr>
          <w:b/>
          <w:bCs/>
        </w:rPr>
      </w:pPr>
      <w:r>
        <w:rPr>
          <w:b/>
          <w:bCs/>
        </w:rPr>
        <w:t>Szene 4</w:t>
      </w:r>
    </w:p>
    <w:p w:rsidR="00E407D4" w:rsidRPr="00E57E14" w:rsidRDefault="00E407D4" w:rsidP="0027481C">
      <w:pPr>
        <w:pStyle w:val="Szene1"/>
      </w:pPr>
      <w:r>
        <w:t>Eine schwere Bürde</w:t>
      </w:r>
    </w:p>
    <w:p w:rsidR="00E407D4" w:rsidRPr="00E57E14" w:rsidRDefault="00E407D4" w:rsidP="0027481C">
      <w:pPr>
        <w:pStyle w:val="Szene1"/>
      </w:pPr>
    </w:p>
    <w:p w:rsidR="00E407D4" w:rsidRPr="00E57E14" w:rsidRDefault="00E407D4" w:rsidP="0027481C">
      <w:pPr>
        <w:pStyle w:val="Szene1"/>
        <w:rPr>
          <w:b/>
          <w:bCs/>
        </w:rPr>
      </w:pPr>
      <w:r>
        <w:rPr>
          <w:b/>
          <w:bCs/>
        </w:rPr>
        <w:t>Szene 5</w:t>
      </w:r>
    </w:p>
    <w:p w:rsidR="00E407D4" w:rsidRPr="00E57E14" w:rsidRDefault="00E407D4" w:rsidP="0027481C">
      <w:pPr>
        <w:pStyle w:val="Szene1"/>
      </w:pPr>
      <w:r>
        <w:t>Das Profil eines Mannes</w:t>
      </w:r>
    </w:p>
    <w:p w:rsidR="00E407D4" w:rsidRPr="00E57E14" w:rsidRDefault="00E407D4" w:rsidP="0027481C">
      <w:pPr>
        <w:pStyle w:val="Szene1"/>
      </w:pPr>
    </w:p>
    <w:p w:rsidR="00E407D4" w:rsidRPr="00E57E14" w:rsidRDefault="00E407D4" w:rsidP="0027481C">
      <w:pPr>
        <w:pStyle w:val="Szene1"/>
        <w:rPr>
          <w:b/>
          <w:bCs/>
        </w:rPr>
      </w:pPr>
      <w:r>
        <w:rPr>
          <w:b/>
          <w:bCs/>
        </w:rPr>
        <w:t>Szene 6</w:t>
      </w:r>
    </w:p>
    <w:p w:rsidR="00E407D4" w:rsidRPr="00E57E14" w:rsidRDefault="00E407D4" w:rsidP="0027481C">
      <w:pPr>
        <w:pStyle w:val="Szene1"/>
      </w:pPr>
      <w:r>
        <w:t>Eine tödliche Falle</w:t>
      </w:r>
      <w:r w:rsidRPr="00E57E14">
        <w:br w:type="page"/>
      </w:r>
    </w:p>
    <w:p w:rsidR="00E407D4" w:rsidRPr="00E57E14" w:rsidRDefault="00E407D4" w:rsidP="0020348B">
      <w:pPr>
        <w:pStyle w:val="Szene2"/>
      </w:pPr>
      <w:r>
        <w:t>Szene 5</w:t>
      </w:r>
      <w:r w:rsidRPr="00E57E14">
        <w:t xml:space="preserve"> – </w:t>
      </w:r>
      <w:r>
        <w:t>Das Profil eines Mannes</w:t>
      </w:r>
    </w:p>
    <w:p w:rsidR="00E407D4" w:rsidRDefault="00E407D4" w:rsidP="00343174">
      <w:pPr>
        <w:pStyle w:val="Charakter"/>
      </w:pPr>
      <w:r>
        <w:t>Colonel Maxwell</w:t>
      </w:r>
    </w:p>
    <w:p w:rsidR="00E407D4" w:rsidRDefault="00E407D4" w:rsidP="00343174">
      <w:pPr>
        <w:pStyle w:val="Beschreibung1"/>
      </w:pPr>
      <w:r>
        <w:t>Normale Tonlage und Sprechweise.</w:t>
      </w:r>
    </w:p>
    <w:p w:rsidR="00E407D4" w:rsidRDefault="00E407D4" w:rsidP="00403A94">
      <w:pPr>
        <w:pStyle w:val="Regie"/>
      </w:pPr>
      <w:r>
        <w:t xml:space="preserve">[Die </w:t>
      </w:r>
      <w:r w:rsidRPr="00E4521C">
        <w:rPr>
          <w:i w:val="0"/>
          <w:iCs w:val="0"/>
        </w:rPr>
        <w:t>Bad Company</w:t>
      </w:r>
      <w:r>
        <w:t xml:space="preserve"> hat sich im Briefing-Raum versammelt. Anschließend wird der Colonel in einer Nahaufnahme g</w:t>
      </w:r>
      <w:r>
        <w:t>e</w:t>
      </w:r>
      <w:r>
        <w:t>zeigt.]</w:t>
      </w:r>
    </w:p>
    <w:p w:rsidR="00E407D4" w:rsidRDefault="00E407D4" w:rsidP="00F41605">
      <w:pPr>
        <w:pStyle w:val="Text"/>
      </w:pPr>
      <w:r>
        <w:t>(5-01) „Guten Morgen! Ich bin Colonel Maxwell und werde Ihnen nun erklären, weshalb ich Sie herbeo</w:t>
      </w:r>
      <w:r>
        <w:t>r</w:t>
      </w:r>
      <w:r>
        <w:t>dert habe.“</w:t>
      </w:r>
    </w:p>
    <w:p w:rsidR="00E407D4" w:rsidRPr="00DF6829" w:rsidRDefault="00E407D4" w:rsidP="00DF6829">
      <w:pPr>
        <w:pStyle w:val="Charakter"/>
        <w:rPr>
          <w:lang w:val="en-US"/>
        </w:rPr>
      </w:pPr>
      <w:r w:rsidRPr="00DF6829">
        <w:rPr>
          <w:lang w:val="en-US"/>
        </w:rPr>
        <w:t>Good morning Gentlemen!</w:t>
      </w:r>
    </w:p>
    <w:p w:rsidR="00E407D4" w:rsidRPr="00DF6829" w:rsidRDefault="00E407D4" w:rsidP="00DF6829">
      <w:pPr>
        <w:pStyle w:val="Beschreibung1"/>
        <w:rPr>
          <w:lang w:val="en-US"/>
        </w:rPr>
      </w:pPr>
      <w:r w:rsidRPr="00DF6829">
        <w:rPr>
          <w:lang w:val="en-US"/>
        </w:rPr>
        <w:t>My name is Colonel M</w:t>
      </w:r>
      <w:r>
        <w:rPr>
          <w:lang w:val="en-US"/>
        </w:rPr>
        <w:t xml:space="preserve">axwell and </w:t>
      </w:r>
      <w:r w:rsidRPr="00DF6829">
        <w:rPr>
          <w:lang w:val="en-US"/>
        </w:rPr>
        <w:t xml:space="preserve">today </w:t>
      </w:r>
      <w:r>
        <w:rPr>
          <w:lang w:val="en-US"/>
        </w:rPr>
        <w:t xml:space="preserve">I am here </w:t>
      </w:r>
      <w:r w:rsidRPr="00DF6829">
        <w:rPr>
          <w:lang w:val="en-US"/>
        </w:rPr>
        <w:t>to inform you about</w:t>
      </w:r>
      <w:r>
        <w:rPr>
          <w:lang w:val="en-US"/>
        </w:rPr>
        <w:t xml:space="preserve"> your next critical mission.</w:t>
      </w:r>
      <w:r w:rsidRPr="00DF6829">
        <w:rPr>
          <w:lang w:val="en-US"/>
        </w:rPr>
        <w:t xml:space="preserve">  </w:t>
      </w:r>
    </w:p>
    <w:p w:rsidR="00E407D4" w:rsidRDefault="00E407D4" w:rsidP="00AE4607">
      <w:pPr>
        <w:pStyle w:val="Regie"/>
      </w:pPr>
      <w:r>
        <w:t>[Im Fokus steht die Leinwand, auf die via Beamer Au</w:t>
      </w:r>
      <w:r>
        <w:t>f</w:t>
      </w:r>
      <w:r>
        <w:t xml:space="preserve">nahmen der Operation </w:t>
      </w:r>
      <w:r w:rsidRPr="00E4521C">
        <w:rPr>
          <w:i w:val="0"/>
          <w:iCs w:val="0"/>
        </w:rPr>
        <w:t>Black Snow</w:t>
      </w:r>
      <w:r>
        <w:t xml:space="preserve"> projiziert werden. Die Kamera bewegt sich dabei langsam von links nach rechts durch den Raum.]</w:t>
      </w:r>
    </w:p>
    <w:p w:rsidR="00E407D4" w:rsidRDefault="00E407D4" w:rsidP="00DF6829">
      <w:pPr>
        <w:pStyle w:val="Text"/>
      </w:pPr>
      <w:r>
        <w:t>(5-02) „Am 22. August 2010 haben zwei unbekannte Männer russischer Herkunft einen US-Raffinerie- und Waffenstützpunkt angegriffen.“</w:t>
      </w:r>
    </w:p>
    <w:p w:rsidR="00E407D4" w:rsidRPr="00DF6829" w:rsidRDefault="00E407D4" w:rsidP="00DF6829">
      <w:pPr>
        <w:pStyle w:val="Charakter"/>
        <w:rPr>
          <w:lang w:val="en-US"/>
        </w:rPr>
      </w:pPr>
      <w:r w:rsidRPr="00DF6829">
        <w:rPr>
          <w:lang w:val="en-US"/>
        </w:rPr>
        <w:t xml:space="preserve">On August 22, 2010, 2 unidentified russian combatants </w:t>
      </w:r>
      <w:r>
        <w:rPr>
          <w:lang w:val="en-US"/>
        </w:rPr>
        <w:t xml:space="preserve">attacked a </w:t>
      </w:r>
      <w:smartTag w:uri="urn:schemas-microsoft-com:office:smarttags" w:element="place">
        <w:smartTag w:uri="urn:schemas-microsoft-com:office:smarttags" w:element="country-region">
          <w:r>
            <w:rPr>
              <w:lang w:val="en-US"/>
            </w:rPr>
            <w:t>US</w:t>
          </w:r>
        </w:smartTag>
      </w:smartTag>
      <w:r>
        <w:rPr>
          <w:lang w:val="en-US"/>
        </w:rPr>
        <w:t xml:space="preserve"> re</w:t>
      </w:r>
      <w:r w:rsidRPr="00DF6829">
        <w:rPr>
          <w:lang w:val="en-US"/>
        </w:rPr>
        <w:t xml:space="preserve">finery and </w:t>
      </w:r>
      <w:r>
        <w:rPr>
          <w:lang w:val="en-US"/>
        </w:rPr>
        <w:t>a weapon staging post.</w:t>
      </w:r>
    </w:p>
    <w:p w:rsidR="00E407D4" w:rsidRDefault="00E407D4" w:rsidP="00394CBC">
      <w:pPr>
        <w:pStyle w:val="Regie"/>
      </w:pPr>
      <w:r>
        <w:t>[Im Vollbild werden nun Ausschnitte aus Operation „Black Snow“ präsentiert: Bradley schießt einem Quad hinterher – ein Motorboot holt mit einem spektakulären Sprung einen UH-60 Black Hawk vom Himmel – Explosion einer Holzbrücke, wobei zum Schluss Maxwell rechts neben der Leinwand stehend gezeigt wird.]</w:t>
      </w:r>
    </w:p>
    <w:p w:rsidR="00E407D4" w:rsidRDefault="00E407D4" w:rsidP="00752291">
      <w:pPr>
        <w:pStyle w:val="Text"/>
      </w:pPr>
      <w:r>
        <w:t>(5-03) „Zwar ist ihr Ziel nicht von größerer militärischer Bedeutung gewesen; allerdings wurden die Angreifer vom Pentagon irrtümlicherweise als SpezNas-Soldaten angesehen. Meine Herren, Sie können sich die politische Brisanz dieses Faktums ausmalen.“</w:t>
      </w:r>
    </w:p>
    <w:p w:rsidR="00E407D4" w:rsidRDefault="00E407D4" w:rsidP="00DF6829">
      <w:pPr>
        <w:pStyle w:val="Charakter"/>
        <w:rPr>
          <w:lang w:val="en-US"/>
        </w:rPr>
      </w:pPr>
      <w:r w:rsidRPr="00DF6829">
        <w:rPr>
          <w:lang w:val="en-US"/>
        </w:rPr>
        <w:t>Though these aggression hit military not relevant targets</w:t>
      </w:r>
      <w:r>
        <w:rPr>
          <w:lang w:val="en-US"/>
        </w:rPr>
        <w:t xml:space="preserve">, Pentagon fucked up and mistakingly identified these grunts as Speznas. </w:t>
      </w:r>
    </w:p>
    <w:p w:rsidR="00E407D4" w:rsidRDefault="00E407D4" w:rsidP="00DF6829">
      <w:pPr>
        <w:pStyle w:val="Beschreibung1"/>
        <w:rPr>
          <w:lang w:val="en-US"/>
        </w:rPr>
      </w:pPr>
      <w:r>
        <w:rPr>
          <w:lang w:val="en-US"/>
        </w:rPr>
        <w:t>Gentlemen, you might imagine what kind of political problems this report caused.</w:t>
      </w:r>
    </w:p>
    <w:p w:rsidR="00E407D4" w:rsidRPr="00DF6829" w:rsidRDefault="00E407D4" w:rsidP="00DF6829">
      <w:pPr>
        <w:pStyle w:val="Regie"/>
        <w:rPr>
          <w:lang w:val="en-US"/>
        </w:rPr>
      </w:pPr>
    </w:p>
    <w:p w:rsidR="00E407D4" w:rsidRDefault="00E407D4" w:rsidP="003233AD">
      <w:pPr>
        <w:pStyle w:val="Regie"/>
      </w:pPr>
      <w:r>
        <w:t>[Nahaufnahme des Colonels.]</w:t>
      </w:r>
    </w:p>
    <w:p w:rsidR="00E407D4" w:rsidRDefault="00E407D4" w:rsidP="003233AD">
      <w:pPr>
        <w:pStyle w:val="Text"/>
      </w:pPr>
      <w:r>
        <w:t>(5-04) „Es ist dem INSCOM-Geheimdienstoffizier Major Gregory Boyd zu verdanken…“</w:t>
      </w:r>
    </w:p>
    <w:p w:rsidR="00E407D4" w:rsidRPr="004D2CFE" w:rsidRDefault="00E407D4" w:rsidP="004D2CFE">
      <w:pPr>
        <w:pStyle w:val="Charakter"/>
        <w:rPr>
          <w:lang w:val="en-US"/>
        </w:rPr>
      </w:pPr>
      <w:r w:rsidRPr="004D2CFE">
        <w:rPr>
          <w:lang w:val="en-US"/>
        </w:rPr>
        <w:t>T</w:t>
      </w:r>
      <w:r>
        <w:rPr>
          <w:lang w:val="en-US"/>
        </w:rPr>
        <w:t>han</w:t>
      </w:r>
      <w:r w:rsidRPr="004D2CFE">
        <w:rPr>
          <w:lang w:val="en-US"/>
        </w:rPr>
        <w:t>k</w:t>
      </w:r>
      <w:r>
        <w:rPr>
          <w:lang w:val="en-US"/>
        </w:rPr>
        <w:t>s</w:t>
      </w:r>
      <w:r w:rsidRPr="004D2CFE">
        <w:rPr>
          <w:lang w:val="en-US"/>
        </w:rPr>
        <w:t xml:space="preserve"> to INSCOM-Intelligence Officer Major Gregory Boyd…</w:t>
      </w:r>
    </w:p>
    <w:p w:rsidR="00E407D4" w:rsidRDefault="00E407D4" w:rsidP="006E65FC">
      <w:pPr>
        <w:pStyle w:val="Regie"/>
      </w:pPr>
      <w:r>
        <w:t xml:space="preserve">[„DOD – Mission Database“ mit den Profilen von Sergej, Dimitri und </w:t>
      </w:r>
      <w:r w:rsidRPr="006E65FC">
        <w:rPr>
          <w:i w:val="0"/>
          <w:iCs w:val="0"/>
        </w:rPr>
        <w:t>Cold Star</w:t>
      </w:r>
      <w:r>
        <w:t xml:space="preserve"> wird als Vollbild eingeblendet.]</w:t>
      </w:r>
    </w:p>
    <w:p w:rsidR="00E407D4" w:rsidRDefault="00E407D4" w:rsidP="00FA388E">
      <w:pPr>
        <w:pStyle w:val="Text"/>
      </w:pPr>
      <w:r>
        <w:t>(5-05) „…dass die wahre Identität der Angreifer bestimmt</w:t>
      </w:r>
      <w:r w:rsidRPr="00FA388E">
        <w:t xml:space="preserve"> </w:t>
      </w:r>
      <w:r>
        <w:t>und Schlimmeres verhindert werden konnte.“</w:t>
      </w:r>
    </w:p>
    <w:p w:rsidR="00E407D4" w:rsidRPr="004D2CFE" w:rsidRDefault="00E407D4" w:rsidP="004D2CFE">
      <w:pPr>
        <w:pStyle w:val="Charakter"/>
        <w:rPr>
          <w:lang w:val="en-US"/>
        </w:rPr>
      </w:pPr>
      <w:r w:rsidRPr="004D2CFE">
        <w:rPr>
          <w:lang w:val="en-US"/>
        </w:rPr>
        <w:t xml:space="preserve">….the aggressors </w:t>
      </w:r>
      <w:r>
        <w:rPr>
          <w:lang w:val="en-US"/>
        </w:rPr>
        <w:t>(correct and) true identities were</w:t>
      </w:r>
      <w:r w:rsidRPr="004D2CFE">
        <w:rPr>
          <w:lang w:val="en-US"/>
        </w:rPr>
        <w:t xml:space="preserve"> </w:t>
      </w:r>
      <w:r>
        <w:rPr>
          <w:lang w:val="en-US"/>
        </w:rPr>
        <w:t xml:space="preserve">finally </w:t>
      </w:r>
      <w:r w:rsidRPr="004D2CFE">
        <w:rPr>
          <w:lang w:val="en-US"/>
        </w:rPr>
        <w:t>re</w:t>
      </w:r>
      <w:r>
        <w:rPr>
          <w:lang w:val="en-US"/>
        </w:rPr>
        <w:t>vealed and saved</w:t>
      </w:r>
      <w:r w:rsidRPr="004D2CFE">
        <w:rPr>
          <w:lang w:val="en-US"/>
        </w:rPr>
        <w:t xml:space="preserve"> us from much bigger problems.</w:t>
      </w:r>
    </w:p>
    <w:p w:rsidR="00E407D4" w:rsidRDefault="00E407D4" w:rsidP="004D2CFE">
      <w:pPr>
        <w:pStyle w:val="Regie"/>
      </w:pPr>
      <w:r>
        <w:t>[Colonel Maxwell steht rechts neben der Leinwand und zeigt mit der linken Hand auf die projizierten Bilder. Danach sind Alan und Peter Young in einer halbnahen Einstellung zu sehen.]</w:t>
      </w:r>
    </w:p>
    <w:p w:rsidR="00E407D4" w:rsidRDefault="00E407D4" w:rsidP="001E5917">
      <w:pPr>
        <w:pStyle w:val="Text"/>
      </w:pPr>
      <w:r>
        <w:t xml:space="preserve">(5-06) „Hinter dem Anschlag vom letzten Jahr steckt eine militante Organisation namens </w:t>
      </w:r>
      <w:r w:rsidRPr="00BB657A">
        <w:rPr>
          <w:i/>
          <w:iCs/>
        </w:rPr>
        <w:t>Cold Star</w:t>
      </w:r>
      <w:r>
        <w:t>…“</w:t>
      </w:r>
    </w:p>
    <w:p w:rsidR="00E407D4" w:rsidRPr="00052D4A" w:rsidRDefault="00E407D4" w:rsidP="004D2CFE">
      <w:pPr>
        <w:pStyle w:val="Charakter"/>
        <w:rPr>
          <w:lang w:val="de-AT"/>
        </w:rPr>
      </w:pPr>
      <w:r w:rsidRPr="004D2CFE">
        <w:rPr>
          <w:lang w:val="en-US"/>
        </w:rPr>
        <w:t>The name of this militant organisation responsible for the attack last year</w:t>
      </w:r>
      <w:r>
        <w:rPr>
          <w:lang w:val="en-US"/>
        </w:rPr>
        <w:t>..</w:t>
      </w:r>
      <w:r w:rsidRPr="004D2CFE">
        <w:rPr>
          <w:lang w:val="en-US"/>
        </w:rPr>
        <w:t xml:space="preserve"> </w:t>
      </w:r>
      <w:r w:rsidRPr="00052D4A">
        <w:rPr>
          <w:lang w:val="de-AT"/>
        </w:rPr>
        <w:t>is Cold Star…</w:t>
      </w:r>
    </w:p>
    <w:p w:rsidR="00E407D4" w:rsidRDefault="00E407D4" w:rsidP="00BB657A">
      <w:pPr>
        <w:pStyle w:val="Regie"/>
      </w:pPr>
      <w:r>
        <w:t>[Profil von Sergej im Vollbild.]</w:t>
      </w:r>
    </w:p>
    <w:p w:rsidR="00E407D4" w:rsidRDefault="00E407D4" w:rsidP="00BB657A">
      <w:pPr>
        <w:pStyle w:val="Text"/>
      </w:pPr>
      <w:r>
        <w:t>(5-07) „…welche von Sergej Nikolajewitsch Wolkow angeführt wird. Dieser verfügt über erhebliche finanzielle Mittel, die es ihm ermöglicht haben, eine kleine Privatarmee aufzubauen.“</w:t>
      </w:r>
    </w:p>
    <w:p w:rsidR="00E407D4" w:rsidRPr="004D2CFE" w:rsidRDefault="00E407D4" w:rsidP="004D2CFE">
      <w:pPr>
        <w:pStyle w:val="Beschreibung1"/>
        <w:rPr>
          <w:lang w:val="en-US"/>
        </w:rPr>
      </w:pPr>
      <w:r w:rsidRPr="004D2CFE">
        <w:rPr>
          <w:b/>
          <w:bCs/>
          <w:color w:val="auto"/>
          <w:sz w:val="40"/>
          <w:szCs w:val="40"/>
          <w:lang w:val="en-US"/>
        </w:rPr>
        <w:t xml:space="preserve">…led by Sergei Nikolajewitsch Wolkow. </w:t>
      </w:r>
      <w:r>
        <w:rPr>
          <w:b/>
          <w:bCs/>
          <w:color w:val="auto"/>
          <w:sz w:val="40"/>
          <w:szCs w:val="40"/>
          <w:lang w:val="en-US"/>
        </w:rPr>
        <w:t>This individual’s financial background is the backbone of this privately founded army of mercenaries.</w:t>
      </w:r>
    </w:p>
    <w:p w:rsidR="00E407D4" w:rsidRPr="004D2CFE" w:rsidRDefault="00E407D4" w:rsidP="004D2CFE">
      <w:pPr>
        <w:pStyle w:val="Beschreibung1"/>
        <w:rPr>
          <w:lang w:val="en-US"/>
        </w:rPr>
      </w:pPr>
    </w:p>
    <w:p w:rsidR="00E407D4" w:rsidRDefault="00E407D4" w:rsidP="00B01D8D">
      <w:pPr>
        <w:pStyle w:val="Regie"/>
      </w:pPr>
      <w:r>
        <w:t>[Profil von Dimitri im Vollbild.]</w:t>
      </w:r>
    </w:p>
    <w:p w:rsidR="00E407D4" w:rsidRDefault="00E407D4" w:rsidP="00B01D8D">
      <w:pPr>
        <w:pStyle w:val="Text"/>
      </w:pPr>
      <w:r>
        <w:t>(5-08) „Sergejs rechte Hand ist Dimitri Alexejewitsch Tarassow – IT-Spezialist, Waffenexperte und Ex-Mitglied der SpezNas. Seine exzellenten operativen Fähigkeiten stellen jedoch Dimitris größte Stärke dar.</w:t>
      </w:r>
    </w:p>
    <w:p w:rsidR="00E407D4" w:rsidRPr="00900E7E" w:rsidRDefault="00E407D4" w:rsidP="00900E7E">
      <w:pPr>
        <w:pStyle w:val="Charakter"/>
        <w:rPr>
          <w:lang w:val="en-US"/>
        </w:rPr>
      </w:pPr>
      <w:r w:rsidRPr="00900E7E">
        <w:rPr>
          <w:lang w:val="en-US"/>
        </w:rPr>
        <w:t xml:space="preserve">Dimitri Alexejewitsch Tarassow – </w:t>
      </w:r>
      <w:r>
        <w:rPr>
          <w:lang w:val="en-US"/>
        </w:rPr>
        <w:t xml:space="preserve">ex Spez Nas, </w:t>
      </w:r>
      <w:r w:rsidRPr="00900E7E">
        <w:rPr>
          <w:lang w:val="en-US"/>
        </w:rPr>
        <w:t xml:space="preserve">IT </w:t>
      </w:r>
      <w:r>
        <w:rPr>
          <w:lang w:val="en-US"/>
        </w:rPr>
        <w:t xml:space="preserve">and weapon </w:t>
      </w:r>
      <w:r w:rsidRPr="00900E7E">
        <w:rPr>
          <w:lang w:val="en-US"/>
        </w:rPr>
        <w:t>specialist</w:t>
      </w:r>
      <w:r>
        <w:rPr>
          <w:lang w:val="en-US"/>
        </w:rPr>
        <w:t xml:space="preserve">, </w:t>
      </w:r>
      <w:r w:rsidRPr="00900E7E">
        <w:rPr>
          <w:lang w:val="en-US"/>
        </w:rPr>
        <w:t>- is Sergejs’ right hand.</w:t>
      </w:r>
      <w:r>
        <w:rPr>
          <w:lang w:val="en-US"/>
        </w:rPr>
        <w:t xml:space="preserve"> His excellent tactical skills actually pose Dimitri’s greatest strength.</w:t>
      </w:r>
    </w:p>
    <w:p w:rsidR="00E407D4" w:rsidRPr="00052D4A" w:rsidRDefault="00E407D4" w:rsidP="00EA7E8F">
      <w:pPr>
        <w:pStyle w:val="Regie"/>
        <w:rPr>
          <w:lang w:val="en-GB"/>
        </w:rPr>
      </w:pPr>
      <w:r w:rsidRPr="00052D4A">
        <w:rPr>
          <w:lang w:val="en-GB"/>
        </w:rPr>
        <w:t xml:space="preserve">[Profil von </w:t>
      </w:r>
      <w:r w:rsidRPr="00052D4A">
        <w:rPr>
          <w:i w:val="0"/>
          <w:iCs w:val="0"/>
          <w:lang w:val="en-GB"/>
        </w:rPr>
        <w:t>Cold Star</w:t>
      </w:r>
      <w:r w:rsidRPr="00052D4A">
        <w:rPr>
          <w:lang w:val="en-GB"/>
        </w:rPr>
        <w:t xml:space="preserve"> im Vollbild.]</w:t>
      </w:r>
    </w:p>
    <w:p w:rsidR="00E407D4" w:rsidRDefault="00E407D4" w:rsidP="00EA7E8F">
      <w:pPr>
        <w:pStyle w:val="Text"/>
      </w:pPr>
      <w:r>
        <w:t xml:space="preserve">(5-09) „Die beiden werden von extrem gut ausgebildeten Männern unterstützt, die ihrem Anführer treu ergeben sind. Darüber hinaus ist </w:t>
      </w:r>
      <w:r w:rsidRPr="00862BF1">
        <w:rPr>
          <w:i/>
          <w:iCs/>
        </w:rPr>
        <w:t>Cold Star</w:t>
      </w:r>
      <w:r>
        <w:t xml:space="preserve"> mit den modernsten Waffen- und Computersystemen ausgestattet.</w:t>
      </w:r>
    </w:p>
    <w:p w:rsidR="00E407D4" w:rsidRPr="00900E7E" w:rsidRDefault="00E407D4" w:rsidP="00900E7E">
      <w:pPr>
        <w:pStyle w:val="Charakter"/>
        <w:rPr>
          <w:lang w:val="en-US"/>
        </w:rPr>
      </w:pPr>
      <w:r w:rsidRPr="00900E7E">
        <w:rPr>
          <w:lang w:val="en-US"/>
        </w:rPr>
        <w:t>Thes</w:t>
      </w:r>
      <w:r>
        <w:rPr>
          <w:lang w:val="en-US"/>
        </w:rPr>
        <w:t>e men are supported by extremely well trained personnel, loyal and faithfull into death.And if this wasn’t enough already, Cold Star is equipped with state-of-the-art weapons and computersystems.</w:t>
      </w:r>
    </w:p>
    <w:p w:rsidR="00E407D4" w:rsidRDefault="00E407D4" w:rsidP="00862BF1">
      <w:pPr>
        <w:pStyle w:val="Charakter"/>
      </w:pPr>
      <w:r>
        <w:t>William Stanford Brown</w:t>
      </w:r>
    </w:p>
    <w:p w:rsidR="00E407D4" w:rsidRDefault="00E407D4" w:rsidP="00862BF1">
      <w:pPr>
        <w:pStyle w:val="Beschreibung1"/>
      </w:pPr>
      <w:r>
        <w:t>Spöttische, zynische Sprechweise.</w:t>
      </w:r>
    </w:p>
    <w:p w:rsidR="00E407D4" w:rsidRDefault="00E407D4" w:rsidP="00862BF1">
      <w:pPr>
        <w:pStyle w:val="Regie"/>
      </w:pPr>
      <w:r>
        <w:t>[William und J. P. sind in einer halbnahen Einstellung von vorne links zu sehen.]</w:t>
      </w:r>
    </w:p>
    <w:p w:rsidR="00E407D4" w:rsidRDefault="00E407D4" w:rsidP="00ED44FF">
      <w:pPr>
        <w:pStyle w:val="Text"/>
      </w:pPr>
      <w:r>
        <w:t>(5-10) „Haha, aus russischer Produktion!“</w:t>
      </w:r>
    </w:p>
    <w:p w:rsidR="00E407D4" w:rsidRPr="00052D4A" w:rsidRDefault="00E407D4" w:rsidP="00900E7E">
      <w:pPr>
        <w:pStyle w:val="Charakter"/>
        <w:rPr>
          <w:lang w:val="de-AT"/>
        </w:rPr>
      </w:pPr>
      <w:r w:rsidRPr="00052D4A">
        <w:rPr>
          <w:lang w:val="de-AT"/>
        </w:rPr>
        <w:t>Haha, proudly made in Russia.</w:t>
      </w:r>
    </w:p>
    <w:p w:rsidR="00E407D4" w:rsidRPr="00052D4A" w:rsidRDefault="00E407D4" w:rsidP="00ED44FF">
      <w:pPr>
        <w:pStyle w:val="Charakter"/>
        <w:rPr>
          <w:lang w:val="de-AT"/>
        </w:rPr>
      </w:pPr>
      <w:r w:rsidRPr="00052D4A">
        <w:rPr>
          <w:lang w:val="de-AT"/>
        </w:rPr>
        <w:t>Colonel Maxwell</w:t>
      </w:r>
    </w:p>
    <w:p w:rsidR="00E407D4" w:rsidRDefault="00E407D4" w:rsidP="00ED44FF">
      <w:pPr>
        <w:pStyle w:val="Beschreibung1"/>
      </w:pPr>
      <w:r>
        <w:t>Mahnende, eindringliche Sprechweise.</w:t>
      </w:r>
    </w:p>
    <w:p w:rsidR="00E407D4" w:rsidRDefault="00E407D4" w:rsidP="00B06DB6">
      <w:pPr>
        <w:pStyle w:val="Regie"/>
      </w:pPr>
      <w:r>
        <w:t>[Nahaufnahme des Colonels.]</w:t>
      </w:r>
    </w:p>
    <w:p w:rsidR="00E407D4" w:rsidRDefault="00E407D4" w:rsidP="006E0776">
      <w:pPr>
        <w:pStyle w:val="Text"/>
      </w:pPr>
      <w:r>
        <w:t>(5-11) „Unterschätzen Sie Ihren Gegner nicht, Captain!“</w:t>
      </w:r>
    </w:p>
    <w:p w:rsidR="00E407D4" w:rsidRPr="00555A0F" w:rsidRDefault="00E407D4" w:rsidP="00555A0F">
      <w:pPr>
        <w:pStyle w:val="Charakter"/>
        <w:rPr>
          <w:lang w:val="en-US"/>
        </w:rPr>
      </w:pPr>
      <w:r w:rsidRPr="00555A0F">
        <w:rPr>
          <w:lang w:val="en-US"/>
        </w:rPr>
        <w:t>Never ever underestimate your enemies, Captain.</w:t>
      </w:r>
    </w:p>
    <w:p w:rsidR="00E407D4" w:rsidRDefault="00E407D4" w:rsidP="006E0776">
      <w:pPr>
        <w:pStyle w:val="Charakter"/>
      </w:pPr>
      <w:r>
        <w:t>William Standford Brown</w:t>
      </w:r>
    </w:p>
    <w:p w:rsidR="00E407D4" w:rsidRDefault="00E407D4" w:rsidP="006F26C2">
      <w:pPr>
        <w:pStyle w:val="Beschreibung1"/>
      </w:pPr>
      <w:r>
        <w:t>Spricht deutlich und mit Nachdruck.</w:t>
      </w:r>
    </w:p>
    <w:p w:rsidR="00E407D4" w:rsidRDefault="00E407D4" w:rsidP="00B22848">
      <w:pPr>
        <w:pStyle w:val="Regie"/>
      </w:pPr>
      <w:r>
        <w:t>[Großaufnahme von Captain Brown.]</w:t>
      </w:r>
    </w:p>
    <w:p w:rsidR="00E407D4" w:rsidRDefault="00E407D4" w:rsidP="00AD10C2">
      <w:pPr>
        <w:pStyle w:val="Text"/>
      </w:pPr>
      <w:r>
        <w:t>(5-12) „Jawohl, Sir!“</w:t>
      </w:r>
    </w:p>
    <w:p w:rsidR="00E407D4" w:rsidRPr="00555A0F" w:rsidRDefault="00E407D4" w:rsidP="00555A0F">
      <w:pPr>
        <w:pStyle w:val="Charakter"/>
      </w:pPr>
      <w:r>
        <w:t>Yes, Sir!</w:t>
      </w:r>
    </w:p>
    <w:p w:rsidR="00E407D4" w:rsidRDefault="00E407D4" w:rsidP="00AD10C2">
      <w:pPr>
        <w:pStyle w:val="Charakter"/>
      </w:pPr>
      <w:r>
        <w:t>Colonel Maxwell</w:t>
      </w:r>
    </w:p>
    <w:p w:rsidR="00E407D4" w:rsidRDefault="00E407D4" w:rsidP="00D4038E">
      <w:pPr>
        <w:pStyle w:val="Beschreibung1"/>
      </w:pPr>
      <w:r>
        <w:t>Nachdenkliche Sprechweise, jedoch in normaler Tonlage.</w:t>
      </w:r>
    </w:p>
    <w:p w:rsidR="00E407D4" w:rsidRPr="00D2704E" w:rsidRDefault="00E407D4" w:rsidP="00D2704E">
      <w:pPr>
        <w:pStyle w:val="Regie"/>
      </w:pPr>
      <w:r>
        <w:t>[Großaufnahme des Colonels.]</w:t>
      </w:r>
    </w:p>
    <w:p w:rsidR="00E407D4" w:rsidRDefault="00E407D4" w:rsidP="00A44FCF">
      <w:pPr>
        <w:pStyle w:val="Text"/>
      </w:pPr>
      <w:r>
        <w:t xml:space="preserve"> (5-13) „Dieser Fehler ist uns schon einmal unterlaufen.“</w:t>
      </w:r>
    </w:p>
    <w:p w:rsidR="00E407D4" w:rsidRPr="00555A0F" w:rsidRDefault="00E407D4" w:rsidP="00555A0F">
      <w:pPr>
        <w:pStyle w:val="Charakter"/>
        <w:rPr>
          <w:lang w:val="en-US"/>
        </w:rPr>
      </w:pPr>
      <w:r w:rsidRPr="00555A0F">
        <w:rPr>
          <w:lang w:val="en-US"/>
        </w:rPr>
        <w:t>Exact</w:t>
      </w:r>
      <w:r>
        <w:rPr>
          <w:lang w:val="en-US"/>
        </w:rPr>
        <w:t>ly this mistake fucked us up</w:t>
      </w:r>
      <w:r w:rsidRPr="00555A0F">
        <w:rPr>
          <w:lang w:val="en-US"/>
        </w:rPr>
        <w:t xml:space="preserve"> last time.</w:t>
      </w:r>
    </w:p>
    <w:p w:rsidR="00E407D4" w:rsidRPr="00076125" w:rsidRDefault="00E407D4" w:rsidP="00076125">
      <w:pPr>
        <w:pStyle w:val="Beschreibung2"/>
      </w:pPr>
      <w:r>
        <w:t>Spricht deutlich und mit Nachdruck.</w:t>
      </w:r>
    </w:p>
    <w:p w:rsidR="00E407D4" w:rsidRDefault="00E407D4" w:rsidP="00D2704E">
      <w:pPr>
        <w:pStyle w:val="Regie"/>
      </w:pPr>
      <w:r>
        <w:t>[Colonel Maxwell steht rechts neben der Leinwand.]</w:t>
      </w:r>
    </w:p>
    <w:p w:rsidR="00E407D4" w:rsidRDefault="00E407D4" w:rsidP="00D2704E">
      <w:pPr>
        <w:pStyle w:val="Text"/>
      </w:pPr>
      <w:r>
        <w:t>(5-14) „Das Oberkommando bestand auf eine schnelle Reaktion und schätzte die Gefahr viel zu gering ein.</w:t>
      </w:r>
    </w:p>
    <w:p w:rsidR="00E407D4" w:rsidRPr="00555A0F" w:rsidRDefault="00E407D4" w:rsidP="00555A0F">
      <w:pPr>
        <w:pStyle w:val="Charakter"/>
        <w:rPr>
          <w:lang w:val="en-US"/>
        </w:rPr>
      </w:pPr>
      <w:r w:rsidRPr="00555A0F">
        <w:rPr>
          <w:lang w:val="en-US"/>
        </w:rPr>
        <w:t>Supreme Command</w:t>
      </w:r>
      <w:r>
        <w:rPr>
          <w:lang w:val="en-US"/>
        </w:rPr>
        <w:t xml:space="preserve">, by </w:t>
      </w:r>
      <w:r w:rsidRPr="00555A0F">
        <w:rPr>
          <w:lang w:val="en-US"/>
        </w:rPr>
        <w:t>i</w:t>
      </w:r>
      <w:r>
        <w:rPr>
          <w:lang w:val="en-US"/>
        </w:rPr>
        <w:t>nsisting on a quick reaction,</w:t>
      </w:r>
      <w:r w:rsidRPr="00555A0F">
        <w:rPr>
          <w:lang w:val="en-US"/>
        </w:rPr>
        <w:t xml:space="preserve"> </w:t>
      </w:r>
      <w:r>
        <w:rPr>
          <w:lang w:val="en-US"/>
        </w:rPr>
        <w:t xml:space="preserve">completely </w:t>
      </w:r>
      <w:r w:rsidRPr="00555A0F">
        <w:rPr>
          <w:lang w:val="en-US"/>
        </w:rPr>
        <w:t>underestimated</w:t>
      </w:r>
      <w:r>
        <w:rPr>
          <w:lang w:val="en-US"/>
        </w:rPr>
        <w:t xml:space="preserve"> the threat.</w:t>
      </w:r>
    </w:p>
    <w:p w:rsidR="00E407D4" w:rsidRDefault="00E407D4" w:rsidP="00E413EE">
      <w:pPr>
        <w:pStyle w:val="Regie"/>
      </w:pPr>
      <w:r>
        <w:t>[Kartenanimation von Chile im Vollbild.]</w:t>
      </w:r>
    </w:p>
    <w:p w:rsidR="00E407D4" w:rsidRDefault="00E407D4" w:rsidP="00E413EE">
      <w:pPr>
        <w:pStyle w:val="Text"/>
      </w:pPr>
      <w:r>
        <w:t xml:space="preserve">(5-15) „Nachdem Major Boyd Sergej und seine Männer in Chile ausfindig gemacht hatte, erhielten wir vom Pentagon grünes Licht für die Operation </w:t>
      </w:r>
      <w:r w:rsidRPr="00BE475B">
        <w:rPr>
          <w:i/>
          <w:iCs/>
        </w:rPr>
        <w:t>Desert Fox</w:t>
      </w:r>
      <w:r>
        <w:t>. Doch diese Mission ging gnadenlos schief. Wir haben ein ganzes Platoon verloren.</w:t>
      </w:r>
    </w:p>
    <w:p w:rsidR="00E407D4" w:rsidRPr="00555A0F" w:rsidRDefault="00E407D4" w:rsidP="00555A0F">
      <w:pPr>
        <w:pStyle w:val="Charakter"/>
        <w:rPr>
          <w:lang w:val="en-US"/>
        </w:rPr>
      </w:pPr>
      <w:r w:rsidRPr="00555A0F">
        <w:rPr>
          <w:lang w:val="en-US"/>
        </w:rPr>
        <w:t xml:space="preserve">Finally, after Sergej was tracked down and identified </w:t>
      </w:r>
      <w:r>
        <w:rPr>
          <w:lang w:val="en-US"/>
        </w:rPr>
        <w:t xml:space="preserve">by Major Boyd and his men in </w:t>
      </w:r>
      <w:smartTag w:uri="urn:schemas-microsoft-com:office:smarttags" w:element="place">
        <w:smartTag w:uri="urn:schemas-microsoft-com:office:smarttags" w:element="country-region">
          <w:r>
            <w:rPr>
              <w:lang w:val="en-US"/>
            </w:rPr>
            <w:t>Chile</w:t>
          </w:r>
        </w:smartTag>
      </w:smartTag>
      <w:r>
        <w:rPr>
          <w:lang w:val="en-US"/>
        </w:rPr>
        <w:t>…</w:t>
      </w:r>
      <w:r w:rsidRPr="00555A0F">
        <w:rPr>
          <w:lang w:val="en-US"/>
        </w:rPr>
        <w:t xml:space="preserve"> </w:t>
      </w:r>
      <w:r>
        <w:rPr>
          <w:lang w:val="en-US"/>
        </w:rPr>
        <w:t>we got green light by supreme Command ..</w:t>
      </w:r>
      <w:r w:rsidRPr="00555A0F">
        <w:rPr>
          <w:lang w:val="en-US"/>
        </w:rPr>
        <w:t xml:space="preserve">for </w:t>
      </w:r>
      <w:smartTag w:uri="urn:schemas-microsoft-com:office:smarttags" w:element="country-region">
        <w:smartTag w:uri="urn:schemas-microsoft-com:office:smarttags" w:element="country-region">
          <w:r>
            <w:rPr>
              <w:lang w:val="en-US"/>
            </w:rPr>
            <w:t>Operation</w:t>
          </w:r>
        </w:smartTag>
        <w:r>
          <w:rPr>
            <w:lang w:val="en-US"/>
          </w:rPr>
          <w:t xml:space="preserve"> </w:t>
        </w:r>
        <w:smartTag w:uri="urn:schemas-microsoft-com:office:smarttags" w:element="country-region">
          <w:r w:rsidRPr="00555A0F">
            <w:rPr>
              <w:lang w:val="en-US"/>
            </w:rPr>
            <w:t>De</w:t>
          </w:r>
          <w:r>
            <w:rPr>
              <w:lang w:val="en-US"/>
            </w:rPr>
            <w:t>sert</w:t>
          </w:r>
        </w:smartTag>
      </w:smartTag>
      <w:r>
        <w:rPr>
          <w:lang w:val="en-US"/>
        </w:rPr>
        <w:t xml:space="preserve"> Fox.</w:t>
      </w:r>
    </w:p>
    <w:p w:rsidR="00E407D4" w:rsidRDefault="00E407D4" w:rsidP="0052572E">
      <w:pPr>
        <w:pStyle w:val="Regie"/>
      </w:pPr>
      <w:r>
        <w:t>[Colonel Maxwell steht rechts neben der Leinwand.]</w:t>
      </w:r>
    </w:p>
    <w:p w:rsidR="00E407D4" w:rsidRDefault="00E407D4" w:rsidP="0052572E">
      <w:pPr>
        <w:pStyle w:val="Text"/>
      </w:pPr>
      <w:r>
        <w:t>(5-16) „Auch Major Boyd zählt zu den Verlusten. [betroffenes, tiefes Ausatmen] Er gilt jedoch als vermisst, da wir seine Leiche bisher nicht finden konnten.“</w:t>
      </w:r>
    </w:p>
    <w:p w:rsidR="00E407D4" w:rsidRPr="00555A0F" w:rsidRDefault="00E407D4" w:rsidP="00555A0F">
      <w:pPr>
        <w:pStyle w:val="Charakter"/>
        <w:rPr>
          <w:lang w:val="en-US"/>
        </w:rPr>
      </w:pPr>
      <w:r w:rsidRPr="00555A0F">
        <w:rPr>
          <w:lang w:val="en-US"/>
        </w:rPr>
        <w:t>Ma</w:t>
      </w:r>
      <w:r>
        <w:rPr>
          <w:lang w:val="en-US"/>
        </w:rPr>
        <w:t>jor Boyd was amongst the casual</w:t>
      </w:r>
      <w:r w:rsidRPr="00555A0F">
        <w:rPr>
          <w:lang w:val="en-US"/>
        </w:rPr>
        <w:t>ties….well he is still missing in action</w:t>
      </w:r>
      <w:r>
        <w:rPr>
          <w:lang w:val="en-US"/>
        </w:rPr>
        <w:t>..and we couldn’t retrieve his body yet.</w:t>
      </w:r>
    </w:p>
    <w:p w:rsidR="00E407D4" w:rsidRDefault="00E407D4" w:rsidP="00BE4920">
      <w:pPr>
        <w:pStyle w:val="Regie"/>
      </w:pPr>
      <w:r>
        <w:t>[Nahaufnahme des Colonels.]</w:t>
      </w:r>
    </w:p>
    <w:p w:rsidR="00E407D4" w:rsidRDefault="00E407D4" w:rsidP="0034726A">
      <w:pPr>
        <w:pStyle w:val="Text"/>
      </w:pPr>
      <w:r>
        <w:t>(5-17) „Doch Schluss mit der Vergangenheit!“</w:t>
      </w:r>
    </w:p>
    <w:p w:rsidR="00E407D4" w:rsidRPr="00555A0F" w:rsidRDefault="00E407D4" w:rsidP="00555A0F">
      <w:pPr>
        <w:pStyle w:val="Charakter"/>
        <w:rPr>
          <w:lang w:val="en-US"/>
        </w:rPr>
      </w:pPr>
      <w:r>
        <w:rPr>
          <w:lang w:val="en-US"/>
        </w:rPr>
        <w:t>Well, this was then, past is gone.</w:t>
      </w:r>
    </w:p>
    <w:p w:rsidR="00E407D4" w:rsidRDefault="00E407D4" w:rsidP="0034726A">
      <w:pPr>
        <w:pStyle w:val="Regie"/>
      </w:pPr>
      <w:r>
        <w:t>[Kartenanimation der drei Länder Peru, Chile und Bolivien im Vollbild.]</w:t>
      </w:r>
    </w:p>
    <w:p w:rsidR="00E407D4" w:rsidRDefault="00E407D4" w:rsidP="0034726A">
      <w:pPr>
        <w:pStyle w:val="Text"/>
      </w:pPr>
      <w:r>
        <w:t xml:space="preserve">(5-18) „Bestätigten Berichten zufolge ist </w:t>
      </w:r>
      <w:r w:rsidRPr="00C50D24">
        <w:rPr>
          <w:i/>
          <w:iCs/>
        </w:rPr>
        <w:t>Cold Star</w:t>
      </w:r>
      <w:r>
        <w:t xml:space="preserve"> noch immer in Chile aktiv und will die dortige fragile politische Lage ausnutzen, um einen Konflikt vom Zaun zu brechen, der sich schnell zu einem globalen Krieg entwickeln könnte.“</w:t>
      </w:r>
    </w:p>
    <w:p w:rsidR="00E407D4" w:rsidRPr="00491071" w:rsidRDefault="00E407D4" w:rsidP="00491071">
      <w:pPr>
        <w:pStyle w:val="Beschreibung1"/>
        <w:rPr>
          <w:lang w:val="en-US"/>
        </w:rPr>
      </w:pPr>
      <w:r w:rsidRPr="00491071">
        <w:rPr>
          <w:b/>
          <w:bCs/>
          <w:color w:val="auto"/>
          <w:sz w:val="40"/>
          <w:szCs w:val="40"/>
          <w:lang w:val="en-US"/>
        </w:rPr>
        <w:t>According to confirmed reports, Cold Star is st</w:t>
      </w:r>
      <w:r>
        <w:rPr>
          <w:b/>
          <w:bCs/>
          <w:color w:val="auto"/>
          <w:sz w:val="40"/>
          <w:szCs w:val="40"/>
          <w:lang w:val="en-US"/>
        </w:rPr>
        <w:t>ill very actively working</w:t>
      </w:r>
      <w:r w:rsidRPr="00491071">
        <w:rPr>
          <w:b/>
          <w:bCs/>
          <w:color w:val="auto"/>
          <w:sz w:val="40"/>
          <w:szCs w:val="40"/>
          <w:lang w:val="en-US"/>
        </w:rPr>
        <w:t xml:space="preserve"> on destabilising the politi</w:t>
      </w:r>
      <w:r>
        <w:rPr>
          <w:b/>
          <w:bCs/>
          <w:color w:val="auto"/>
          <w:sz w:val="40"/>
          <w:szCs w:val="40"/>
          <w:lang w:val="en-US"/>
        </w:rPr>
        <w:t>cal situation</w:t>
      </w:r>
      <w:r w:rsidRPr="00491071">
        <w:rPr>
          <w:b/>
          <w:bCs/>
          <w:color w:val="auto"/>
          <w:sz w:val="40"/>
          <w:szCs w:val="40"/>
          <w:lang w:val="en-US"/>
        </w:rPr>
        <w:t xml:space="preserve"> in </w:t>
      </w:r>
      <w:smartTag w:uri="urn:schemas-microsoft-com:office:smarttags" w:element="country-region">
        <w:r w:rsidRPr="00491071">
          <w:rPr>
            <w:b/>
            <w:bCs/>
            <w:color w:val="auto"/>
            <w:sz w:val="40"/>
            <w:szCs w:val="40"/>
            <w:lang w:val="en-US"/>
          </w:rPr>
          <w:t>Chile</w:t>
        </w:r>
      </w:smartTag>
      <w:r>
        <w:rPr>
          <w:b/>
          <w:bCs/>
          <w:color w:val="auto"/>
          <w:sz w:val="40"/>
          <w:szCs w:val="40"/>
          <w:lang w:val="en-US"/>
        </w:rPr>
        <w:t xml:space="preserve"> in order to provoke actions that might quickly lead to a major global conflict.</w:t>
      </w:r>
    </w:p>
    <w:p w:rsidR="00E407D4" w:rsidRDefault="00E407D4" w:rsidP="008172A7">
      <w:pPr>
        <w:pStyle w:val="Regie"/>
      </w:pPr>
      <w:r>
        <w:t xml:space="preserve">[Die </w:t>
      </w:r>
      <w:r w:rsidRPr="008172A7">
        <w:rPr>
          <w:i w:val="0"/>
          <w:iCs w:val="0"/>
        </w:rPr>
        <w:t>Bad Company</w:t>
      </w:r>
      <w:r>
        <w:t xml:space="preserve"> wird von vorne (seitlich rechts) gezeigt.]</w:t>
      </w:r>
    </w:p>
    <w:p w:rsidR="00E407D4" w:rsidRPr="00052D4A" w:rsidRDefault="00E407D4" w:rsidP="00C50D24">
      <w:pPr>
        <w:pStyle w:val="Text"/>
        <w:rPr>
          <w:lang w:val="en-GB"/>
        </w:rPr>
      </w:pPr>
      <w:r>
        <w:t xml:space="preserve">(5-19) „Dies zu verhindern, meine Herren, ist unsere Aufgabe. </w:t>
      </w:r>
      <w:r w:rsidRPr="00052D4A">
        <w:rPr>
          <w:lang w:val="en-GB"/>
        </w:rPr>
        <w:t>Deshalb sind Sie hier.“</w:t>
      </w:r>
    </w:p>
    <w:p w:rsidR="00E407D4" w:rsidRDefault="00E407D4" w:rsidP="003A166A">
      <w:pPr>
        <w:pStyle w:val="Charakter"/>
        <w:rPr>
          <w:lang w:val="en-US"/>
        </w:rPr>
      </w:pPr>
      <w:r w:rsidRPr="003A166A">
        <w:rPr>
          <w:lang w:val="en-US"/>
        </w:rPr>
        <w:t xml:space="preserve">Gentlemen, our job </w:t>
      </w:r>
      <w:r>
        <w:rPr>
          <w:lang w:val="en-US"/>
        </w:rPr>
        <w:t xml:space="preserve">here and now </w:t>
      </w:r>
      <w:r w:rsidRPr="003A166A">
        <w:rPr>
          <w:lang w:val="en-US"/>
        </w:rPr>
        <w:t>is it to stop this.</w:t>
      </w:r>
      <w:r>
        <w:rPr>
          <w:lang w:val="en-US"/>
        </w:rPr>
        <w:t>This is exactly why you are here today.</w:t>
      </w:r>
    </w:p>
    <w:p w:rsidR="00E407D4" w:rsidRPr="003A166A" w:rsidRDefault="00E407D4" w:rsidP="003A166A">
      <w:pPr>
        <w:pStyle w:val="Beschreibung1"/>
        <w:rPr>
          <w:lang w:val="en-US"/>
        </w:rPr>
      </w:pPr>
    </w:p>
    <w:p w:rsidR="00E407D4" w:rsidRDefault="00E407D4" w:rsidP="008172A7">
      <w:pPr>
        <w:pStyle w:val="Regie"/>
      </w:pPr>
      <w:r>
        <w:t>[Colonel Maxwell steht rechts neben der Leinwand.]</w:t>
      </w:r>
    </w:p>
    <w:p w:rsidR="00E407D4" w:rsidRDefault="00E407D4" w:rsidP="008172A7">
      <w:pPr>
        <w:pStyle w:val="Text"/>
      </w:pPr>
      <w:r>
        <w:t xml:space="preserve">(5-20) „Dem Oberkommando ist jedwedes Mittel recht, um </w:t>
      </w:r>
      <w:r w:rsidRPr="00BD58BC">
        <w:rPr>
          <w:i/>
          <w:iCs/>
        </w:rPr>
        <w:t>Cold Star</w:t>
      </w:r>
      <w:r>
        <w:t xml:space="preserve"> auszuschalten.“</w:t>
      </w:r>
    </w:p>
    <w:p w:rsidR="00E407D4" w:rsidRPr="00052D4A" w:rsidRDefault="00E407D4" w:rsidP="003A166A">
      <w:pPr>
        <w:pStyle w:val="Charakter"/>
        <w:rPr>
          <w:lang w:val="en-US"/>
        </w:rPr>
      </w:pPr>
      <w:r w:rsidRPr="00052D4A">
        <w:rPr>
          <w:lang w:val="en-US"/>
        </w:rPr>
        <w:t>Supreme Command made clear that everything neccessary to eliminate Cold Star is authorized.</w:t>
      </w:r>
    </w:p>
    <w:p w:rsidR="00E407D4" w:rsidRDefault="00E407D4" w:rsidP="00BD58BC">
      <w:pPr>
        <w:pStyle w:val="Regie"/>
      </w:pPr>
      <w:r>
        <w:t xml:space="preserve"> [Großaufnahme von Colonel Maxwell.]</w:t>
      </w:r>
    </w:p>
    <w:p w:rsidR="00E407D4" w:rsidRDefault="00E407D4" w:rsidP="00BD58BC">
      <w:pPr>
        <w:pStyle w:val="Text"/>
      </w:pPr>
      <w:r>
        <w:t>(5-21) „Aber: Die beiden Anführer sollen LEBEND g</w:t>
      </w:r>
      <w:r>
        <w:t>e</w:t>
      </w:r>
      <w:r>
        <w:t>fasst werden!“</w:t>
      </w:r>
    </w:p>
    <w:p w:rsidR="00E407D4" w:rsidRPr="003A166A" w:rsidRDefault="00E407D4" w:rsidP="003A166A">
      <w:pPr>
        <w:pStyle w:val="Charakter"/>
        <w:rPr>
          <w:lang w:val="en-US"/>
        </w:rPr>
      </w:pPr>
      <w:r w:rsidRPr="003A166A">
        <w:rPr>
          <w:lang w:val="en-US"/>
        </w:rPr>
        <w:t>Only one thing….the 2 leaders need to be caught alive.</w:t>
      </w:r>
    </w:p>
    <w:p w:rsidR="00E407D4" w:rsidRDefault="00E407D4" w:rsidP="00847DED">
      <w:pPr>
        <w:pStyle w:val="Beschreibung2"/>
      </w:pPr>
      <w:r>
        <w:t>Normale Tonlage und Sprechweise.</w:t>
      </w:r>
    </w:p>
    <w:p w:rsidR="00E407D4" w:rsidRDefault="00E407D4" w:rsidP="00C27A04">
      <w:pPr>
        <w:pStyle w:val="Regie"/>
      </w:pPr>
      <w:r>
        <w:t>[Colonel Maxwell steht rechts neben der Leinwand.]</w:t>
      </w:r>
    </w:p>
    <w:p w:rsidR="00E407D4" w:rsidRPr="00052D4A" w:rsidRDefault="00E407D4" w:rsidP="00C27A04">
      <w:pPr>
        <w:pStyle w:val="Text"/>
        <w:rPr>
          <w:lang w:val="en-GB"/>
        </w:rPr>
      </w:pPr>
      <w:r>
        <w:t xml:space="preserve">(5-22) „Captain Brown wird Sie nun weiter instruieren. </w:t>
      </w:r>
      <w:r w:rsidRPr="00052D4A">
        <w:rPr>
          <w:lang w:val="en-GB"/>
        </w:rPr>
        <w:t>Captain, bitte!“</w:t>
      </w:r>
    </w:p>
    <w:p w:rsidR="00E407D4" w:rsidRPr="003A166A" w:rsidRDefault="00E407D4" w:rsidP="003A166A">
      <w:pPr>
        <w:pStyle w:val="Charakter"/>
        <w:rPr>
          <w:lang w:val="en-US"/>
        </w:rPr>
      </w:pPr>
      <w:r w:rsidRPr="003A166A">
        <w:rPr>
          <w:lang w:val="en-US"/>
        </w:rPr>
        <w:t>Captain Brown will give you further instructi</w:t>
      </w:r>
      <w:r>
        <w:rPr>
          <w:lang w:val="en-US"/>
        </w:rPr>
        <w:t>ons</w:t>
      </w:r>
      <w:r w:rsidRPr="003A166A">
        <w:rPr>
          <w:lang w:val="en-US"/>
        </w:rPr>
        <w:t>.Captain, go ahead!</w:t>
      </w:r>
    </w:p>
    <w:p w:rsidR="00E407D4" w:rsidRDefault="00E407D4" w:rsidP="000E0A8E">
      <w:pPr>
        <w:pStyle w:val="Charakter"/>
      </w:pPr>
      <w:r>
        <w:t>William Standford Brown</w:t>
      </w:r>
    </w:p>
    <w:p w:rsidR="00E407D4" w:rsidRDefault="00E407D4" w:rsidP="000E0A8E">
      <w:pPr>
        <w:pStyle w:val="Beschreibung1"/>
      </w:pPr>
      <w:r>
        <w:t>Normale Tonlage und Sprechweise.</w:t>
      </w:r>
    </w:p>
    <w:p w:rsidR="00E407D4" w:rsidRDefault="00E407D4" w:rsidP="000E0A8E">
      <w:pPr>
        <w:pStyle w:val="Regie"/>
      </w:pPr>
      <w:r>
        <w:t>[Der Captain geht zur Leinwand und stellt sich links neben sie.]</w:t>
      </w:r>
    </w:p>
    <w:p w:rsidR="00E407D4" w:rsidRDefault="00E407D4" w:rsidP="000E0A8E">
      <w:pPr>
        <w:pStyle w:val="Text"/>
      </w:pPr>
      <w:r>
        <w:t>(5-23) „Das Oberkommando möchte dieses Mal auf Nummer sicher gehen und hat nicht nur dieses Spezialkommando gebildet, sondern stellt uns die neuesten Waffenentwicklungen zur Verfügung.“</w:t>
      </w:r>
    </w:p>
    <w:p w:rsidR="00E407D4" w:rsidRPr="008D68A0" w:rsidRDefault="00E407D4" w:rsidP="008D68A0">
      <w:pPr>
        <w:pStyle w:val="Charakter"/>
        <w:rPr>
          <w:lang w:val="en-US"/>
        </w:rPr>
      </w:pPr>
      <w:r w:rsidRPr="008D68A0">
        <w:rPr>
          <w:lang w:val="en-US"/>
        </w:rPr>
        <w:t xml:space="preserve">Supreme Command made his point clear and besides </w:t>
      </w:r>
      <w:r>
        <w:rPr>
          <w:lang w:val="en-US"/>
        </w:rPr>
        <w:t xml:space="preserve">forming </w:t>
      </w:r>
      <w:r w:rsidRPr="008D68A0">
        <w:rPr>
          <w:lang w:val="en-US"/>
        </w:rPr>
        <w:t xml:space="preserve">this </w:t>
      </w:r>
      <w:r>
        <w:rPr>
          <w:lang w:val="en-US"/>
        </w:rPr>
        <w:t>spec</w:t>
      </w:r>
      <w:r w:rsidRPr="008D68A0">
        <w:rPr>
          <w:lang w:val="en-US"/>
        </w:rPr>
        <w:t>ial unit here</w:t>
      </w:r>
      <w:r>
        <w:rPr>
          <w:lang w:val="en-US"/>
        </w:rPr>
        <w:t>, you lucky grunts get all these new weapons for free.</w:t>
      </w:r>
    </w:p>
    <w:p w:rsidR="00E407D4" w:rsidRDefault="00E407D4" w:rsidP="003A3D0E">
      <w:pPr>
        <w:pStyle w:val="Regie"/>
      </w:pPr>
      <w:r>
        <w:t xml:space="preserve">[Grafikanimation der speziellen Kampfanzüge der </w:t>
      </w:r>
      <w:r w:rsidRPr="006D7FED">
        <w:rPr>
          <w:i w:val="0"/>
          <w:iCs w:val="0"/>
        </w:rPr>
        <w:t>Bad Company</w:t>
      </w:r>
      <w:r>
        <w:t xml:space="preserve"> im Vollbild.]</w:t>
      </w:r>
    </w:p>
    <w:p w:rsidR="00E407D4" w:rsidRDefault="00E407D4" w:rsidP="006D7FED">
      <w:pPr>
        <w:pStyle w:val="Text"/>
      </w:pPr>
      <w:r>
        <w:t>(5-24) „Beginnen wir mit den Special Activities Units – dies sind stark verbesserte ACUs. Die Anzüge sind extrem leicht und verfügen über eine deutlich verstärkte Körperpanzerung.“</w:t>
      </w:r>
    </w:p>
    <w:p w:rsidR="00E407D4" w:rsidRPr="003A7D6D" w:rsidRDefault="00E407D4" w:rsidP="008D68A0">
      <w:pPr>
        <w:pStyle w:val="Charakter"/>
        <w:rPr>
          <w:lang w:val="en-US"/>
        </w:rPr>
      </w:pPr>
      <w:r w:rsidRPr="003A7D6D">
        <w:rPr>
          <w:lang w:val="en-US"/>
        </w:rPr>
        <w:t>Lets start with our Special Activ</w:t>
      </w:r>
      <w:r>
        <w:rPr>
          <w:lang w:val="en-US"/>
        </w:rPr>
        <w:t>ities Unit which are highly</w:t>
      </w:r>
      <w:r w:rsidRPr="003A7D6D">
        <w:rPr>
          <w:lang w:val="en-US"/>
        </w:rPr>
        <w:t xml:space="preserve"> improved ACU’s.These suits are ex</w:t>
      </w:r>
      <w:r>
        <w:rPr>
          <w:lang w:val="en-US"/>
        </w:rPr>
        <w:t>tremely light</w:t>
      </w:r>
      <w:r w:rsidRPr="003A7D6D">
        <w:rPr>
          <w:lang w:val="en-US"/>
        </w:rPr>
        <w:t>weight</w:t>
      </w:r>
      <w:r>
        <w:rPr>
          <w:lang w:val="en-US"/>
        </w:rPr>
        <w:t xml:space="preserve"> and offer a highly advanced bodyarmor.</w:t>
      </w:r>
    </w:p>
    <w:p w:rsidR="00E407D4" w:rsidRPr="00DD3665" w:rsidRDefault="00E407D4" w:rsidP="00DD3665">
      <w:pPr>
        <w:pStyle w:val="Beschreibung2"/>
      </w:pPr>
      <w:r>
        <w:t>Lockere Sprechweise, aber mit ermahnendem Unterton.</w:t>
      </w:r>
    </w:p>
    <w:p w:rsidR="00E407D4" w:rsidRDefault="00E407D4" w:rsidP="00DD3665">
      <w:pPr>
        <w:pStyle w:val="Regie"/>
      </w:pPr>
      <w:r>
        <w:t>[Captain Brown wird in einer Nahaufnahme gezeigt.]</w:t>
      </w:r>
    </w:p>
    <w:p w:rsidR="00E407D4" w:rsidRDefault="00E407D4" w:rsidP="00DD3665">
      <w:pPr>
        <w:pStyle w:val="Text"/>
      </w:pPr>
      <w:r>
        <w:t>(5-25) „Trotzdem würde ich euch raten, den Feind lieber auszuschalten, bevor er euch erwischt!“</w:t>
      </w:r>
    </w:p>
    <w:p w:rsidR="00E407D4" w:rsidRPr="003A7D6D" w:rsidRDefault="00E407D4" w:rsidP="003A7D6D">
      <w:pPr>
        <w:pStyle w:val="Charakter"/>
        <w:rPr>
          <w:lang w:val="en-US"/>
        </w:rPr>
      </w:pPr>
      <w:r w:rsidRPr="003A7D6D">
        <w:rPr>
          <w:lang w:val="en-US"/>
        </w:rPr>
        <w:t>Well….I still would strongly recommend to kill</w:t>
      </w:r>
      <w:r>
        <w:rPr>
          <w:lang w:val="en-US"/>
        </w:rPr>
        <w:t xml:space="preserve"> the enemy first before he aims at you.</w:t>
      </w:r>
    </w:p>
    <w:p w:rsidR="00E407D4" w:rsidRDefault="00E407D4" w:rsidP="003B29EB">
      <w:pPr>
        <w:pStyle w:val="Beschreibung2"/>
      </w:pPr>
      <w:r>
        <w:t>Normale Tonlage und Sprechweise.</w:t>
      </w:r>
    </w:p>
    <w:p w:rsidR="00E407D4" w:rsidRDefault="00E407D4" w:rsidP="003B29EB">
      <w:pPr>
        <w:pStyle w:val="Regie"/>
      </w:pPr>
      <w:r>
        <w:t>[Grafikanimation der SPECACT-Waffen im Vollbild.]</w:t>
      </w:r>
    </w:p>
    <w:p w:rsidR="00E407D4" w:rsidRDefault="00E407D4" w:rsidP="003B29EB">
      <w:pPr>
        <w:pStyle w:val="Text"/>
      </w:pPr>
      <w:r>
        <w:t>(5-26) „Zu unserem Equipment gehören neben den Spezial-ACUs auch Sonderversionen bekannter Serienmodelle. Alle Gewehre zeichnen sich durch höhere Präzision und bessere Durchschlagskraft aus.“</w:t>
      </w:r>
    </w:p>
    <w:p w:rsidR="00E407D4" w:rsidRPr="003A7D6D" w:rsidRDefault="00E407D4" w:rsidP="003A7D6D">
      <w:pPr>
        <w:pStyle w:val="Charakter"/>
        <w:rPr>
          <w:lang w:val="en-US"/>
        </w:rPr>
      </w:pPr>
      <w:r w:rsidRPr="003A7D6D">
        <w:rPr>
          <w:lang w:val="en-US"/>
        </w:rPr>
        <w:t>Besides the spezial ACUs,</w:t>
      </w:r>
      <w:r>
        <w:rPr>
          <w:lang w:val="en-US"/>
        </w:rPr>
        <w:t xml:space="preserve"> also </w:t>
      </w:r>
      <w:r w:rsidRPr="003A7D6D">
        <w:rPr>
          <w:lang w:val="en-US"/>
        </w:rPr>
        <w:t xml:space="preserve">part of our equipment are </w:t>
      </w:r>
      <w:r>
        <w:rPr>
          <w:lang w:val="en-US"/>
        </w:rPr>
        <w:t xml:space="preserve">totally </w:t>
      </w:r>
      <w:r w:rsidRPr="003A7D6D">
        <w:rPr>
          <w:lang w:val="en-US"/>
        </w:rPr>
        <w:t xml:space="preserve">customized </w:t>
      </w:r>
      <w:r>
        <w:rPr>
          <w:lang w:val="en-US"/>
        </w:rPr>
        <w:t xml:space="preserve">and specialized </w:t>
      </w:r>
      <w:r w:rsidRPr="003A7D6D">
        <w:rPr>
          <w:lang w:val="en-US"/>
        </w:rPr>
        <w:t>weap</w:t>
      </w:r>
      <w:r>
        <w:rPr>
          <w:lang w:val="en-US"/>
        </w:rPr>
        <w:t>ons. All handguns and ammunitions are offering greatly increased lethality and precision.</w:t>
      </w:r>
    </w:p>
    <w:p w:rsidR="00E407D4" w:rsidRDefault="00E407D4" w:rsidP="000C4FF2">
      <w:pPr>
        <w:pStyle w:val="Regie"/>
      </w:pPr>
      <w:r>
        <w:t>[Großaufnahme von Captain Brown.]</w:t>
      </w:r>
    </w:p>
    <w:p w:rsidR="00E407D4" w:rsidRDefault="00E407D4" w:rsidP="00815698">
      <w:pPr>
        <w:pStyle w:val="Text"/>
      </w:pPr>
      <w:r>
        <w:t>(5-27) „Ideal also für unsere Mission und bestens zur Mannstoppwirkung geeignet.“</w:t>
      </w:r>
    </w:p>
    <w:p w:rsidR="00E407D4" w:rsidRPr="003A7D6D" w:rsidRDefault="00E407D4" w:rsidP="003A7D6D">
      <w:pPr>
        <w:pStyle w:val="Charakter"/>
        <w:rPr>
          <w:lang w:val="en-US"/>
        </w:rPr>
      </w:pPr>
      <w:r w:rsidRPr="00052D4A">
        <w:rPr>
          <w:lang w:val="de-AT"/>
        </w:rPr>
        <w:t xml:space="preserve"> </w:t>
      </w:r>
      <w:r w:rsidRPr="003A7D6D">
        <w:rPr>
          <w:lang w:val="en-US"/>
        </w:rPr>
        <w:t>Made just for this hunting mission – so to speak.</w:t>
      </w:r>
    </w:p>
    <w:p w:rsidR="00E407D4" w:rsidRDefault="00E407D4" w:rsidP="00C5532F">
      <w:pPr>
        <w:pStyle w:val="Regie"/>
      </w:pPr>
      <w:r>
        <w:t>[Captain Brown steht links neben der Leinwand. Das Bild zeigt das Scharfschützengewehr M95 als Sonderversion.]</w:t>
      </w:r>
    </w:p>
    <w:p w:rsidR="00E407D4" w:rsidRDefault="00E407D4" w:rsidP="00C5532F">
      <w:pPr>
        <w:pStyle w:val="Text"/>
      </w:pPr>
      <w:r>
        <w:t>(5-28) „Neben den genannten Verbesserungen ve</w:t>
      </w:r>
      <w:r>
        <w:t>r</w:t>
      </w:r>
      <w:r>
        <w:t xml:space="preserve">fügt die </w:t>
      </w:r>
      <w:r w:rsidRPr="008E1517">
        <w:rPr>
          <w:i/>
          <w:iCs/>
        </w:rPr>
        <w:t>Black Shot</w:t>
      </w:r>
      <w:r>
        <w:t xml:space="preserve"> zudem über einen veränderten Lauf, wodurch die Schallemissionen erheblich red</w:t>
      </w:r>
      <w:r>
        <w:t>u</w:t>
      </w:r>
      <w:r>
        <w:t>ziert werden.“</w:t>
      </w:r>
    </w:p>
    <w:p w:rsidR="00E407D4" w:rsidRPr="003A7D6D" w:rsidRDefault="00E407D4" w:rsidP="003A7D6D">
      <w:pPr>
        <w:pStyle w:val="Charakter"/>
        <w:rPr>
          <w:lang w:val="en-US"/>
        </w:rPr>
      </w:pPr>
      <w:r w:rsidRPr="003A7D6D">
        <w:rPr>
          <w:lang w:val="en-US"/>
        </w:rPr>
        <w:t>Additionally to these special tools issued, the Black Shot</w:t>
      </w:r>
      <w:r>
        <w:rPr>
          <w:lang w:val="en-US"/>
        </w:rPr>
        <w:t>’s barrell is offering greatly reduced sound emission.</w:t>
      </w:r>
    </w:p>
    <w:p w:rsidR="00E407D4" w:rsidRDefault="00E407D4" w:rsidP="000B140C">
      <w:pPr>
        <w:pStyle w:val="Beschreibung2"/>
      </w:pPr>
      <w:r>
        <w:t>Spricht deutlich und mit Nachdruck.</w:t>
      </w:r>
    </w:p>
    <w:p w:rsidR="00E407D4" w:rsidRDefault="00E407D4" w:rsidP="000B140C">
      <w:pPr>
        <w:pStyle w:val="Regie"/>
      </w:pPr>
      <w:r>
        <w:t>[Captain Brown wird in einer Nahaufnahme gezeigt.]</w:t>
      </w:r>
    </w:p>
    <w:p w:rsidR="00E407D4" w:rsidRDefault="00E407D4" w:rsidP="00912E9E">
      <w:pPr>
        <w:pStyle w:val="Text"/>
      </w:pPr>
      <w:r>
        <w:t>(5-29) „So, aber genug geredet. Lasst uns endlich zur Tat schreiten!“</w:t>
      </w:r>
    </w:p>
    <w:p w:rsidR="00E407D4" w:rsidRPr="00052D4A" w:rsidRDefault="00E407D4" w:rsidP="003A7D6D">
      <w:pPr>
        <w:pStyle w:val="Charakter"/>
        <w:rPr>
          <w:lang w:val="de-AT"/>
        </w:rPr>
      </w:pPr>
      <w:r w:rsidRPr="003A7D6D">
        <w:rPr>
          <w:lang w:val="en-US"/>
        </w:rPr>
        <w:t xml:space="preserve">Alright, soldiers, let’s do it! </w:t>
      </w:r>
      <w:r w:rsidRPr="00052D4A">
        <w:rPr>
          <w:lang w:val="de-AT"/>
        </w:rPr>
        <w:t>Huah!</w:t>
      </w:r>
    </w:p>
    <w:p w:rsidR="00E407D4" w:rsidRDefault="00E407D4" w:rsidP="00F829C4">
      <w:pPr>
        <w:pStyle w:val="Charakter"/>
      </w:pPr>
      <w:r>
        <w:t>Colonel Maxwell</w:t>
      </w:r>
    </w:p>
    <w:p w:rsidR="00E407D4" w:rsidRDefault="00E407D4" w:rsidP="00F829C4">
      <w:pPr>
        <w:pStyle w:val="Beschreibung1"/>
      </w:pPr>
      <w:r>
        <w:t>Normale Tonlage und Sprechweise.</w:t>
      </w:r>
    </w:p>
    <w:p w:rsidR="00E407D4" w:rsidRDefault="00E407D4" w:rsidP="00F829C4">
      <w:pPr>
        <w:pStyle w:val="Regie"/>
      </w:pPr>
      <w:r>
        <w:t>[Das Team wird in einer Gesamtansicht gezeigt.]</w:t>
      </w:r>
    </w:p>
    <w:p w:rsidR="00E407D4" w:rsidRDefault="00E407D4" w:rsidP="007E5E2C">
      <w:pPr>
        <w:pStyle w:val="Text"/>
      </w:pPr>
      <w:r>
        <w:t>(5-30) „So, gleich wird’s persönlich. Eure Ausrü</w:t>
      </w:r>
      <w:r>
        <w:t>s</w:t>
      </w:r>
      <w:r>
        <w:t>tung liegt im Nebenraum bereit. Zieht euch um und trödelt nicht, die Zeit ist knapp!“</w:t>
      </w:r>
    </w:p>
    <w:p w:rsidR="00E407D4" w:rsidRPr="00084A9A" w:rsidRDefault="00E407D4" w:rsidP="00190C83">
      <w:pPr>
        <w:pStyle w:val="Charakter"/>
        <w:rPr>
          <w:lang w:val="en-US"/>
        </w:rPr>
      </w:pPr>
      <w:r w:rsidRPr="00084A9A">
        <w:rPr>
          <w:lang w:val="en-US"/>
        </w:rPr>
        <w:t xml:space="preserve">So…now let’s get personal. </w:t>
      </w:r>
      <w:r>
        <w:rPr>
          <w:lang w:val="en-US"/>
        </w:rPr>
        <w:t>Your equipment is waiting for you in this room, change! We are running out of time already.</w:t>
      </w:r>
    </w:p>
    <w:p w:rsidR="00E407D4" w:rsidRPr="00052D4A" w:rsidRDefault="00E407D4" w:rsidP="00807D1E">
      <w:pPr>
        <w:pStyle w:val="Beschreibung2"/>
        <w:rPr>
          <w:lang w:val="en-GB"/>
        </w:rPr>
      </w:pPr>
      <w:r w:rsidRPr="00052D4A">
        <w:rPr>
          <w:lang w:val="en-GB"/>
        </w:rPr>
        <w:t>Lockere und scherzhafte Sprechweise.</w:t>
      </w:r>
    </w:p>
    <w:p w:rsidR="00E407D4" w:rsidRDefault="00E407D4" w:rsidP="00807D1E">
      <w:pPr>
        <w:pStyle w:val="Regie"/>
      </w:pPr>
      <w:r>
        <w:t>[Man sieht, wie das Team in den Nebenraum geht. Der C</w:t>
      </w:r>
      <w:r>
        <w:t>o</w:t>
      </w:r>
      <w:r>
        <w:t>lonel steht links neben der Kamera.]</w:t>
      </w:r>
    </w:p>
    <w:p w:rsidR="00E407D4" w:rsidRDefault="00E407D4" w:rsidP="00807D1E">
      <w:pPr>
        <w:pStyle w:val="Text"/>
      </w:pPr>
      <w:r>
        <w:t>(5-31) „Und bleibt sauber, Jungs!“</w:t>
      </w:r>
    </w:p>
    <w:p w:rsidR="00E407D4" w:rsidRPr="00084A9A" w:rsidRDefault="00E407D4" w:rsidP="00084A9A">
      <w:pPr>
        <w:pStyle w:val="Charakter"/>
      </w:pPr>
      <w:r>
        <w:t>Stay clean guys…</w:t>
      </w:r>
    </w:p>
    <w:p w:rsidR="00E407D4" w:rsidRDefault="00E407D4" w:rsidP="00513230">
      <w:pPr>
        <w:pStyle w:val="Charakter"/>
      </w:pPr>
      <w:r>
        <w:t>Bad Company</w:t>
      </w:r>
    </w:p>
    <w:p w:rsidR="00E407D4" w:rsidRDefault="00E407D4" w:rsidP="00513230">
      <w:pPr>
        <w:pStyle w:val="Beschreibung1"/>
      </w:pPr>
      <w:r>
        <w:t>Lockere Sprechweise, aber „in den Bart genuschelt“.</w:t>
      </w:r>
    </w:p>
    <w:p w:rsidR="00E407D4" w:rsidRDefault="00E407D4" w:rsidP="007B5F26">
      <w:pPr>
        <w:pStyle w:val="Regie"/>
      </w:pPr>
      <w:r>
        <w:t>[Dieselbe Aufnahme wie zuvor. – Die verschiedenen Di</w:t>
      </w:r>
      <w:r>
        <w:t>a</w:t>
      </w:r>
      <w:r>
        <w:t>logteile sind von jedem Voice Actor einzusprechen und werden später von dem Produktionsteam ausgewählt und vom Soundstudio passend zusammengefügt.]</w:t>
      </w:r>
    </w:p>
    <w:p w:rsidR="00E407D4" w:rsidRDefault="00E407D4" w:rsidP="007B5F26">
      <w:pPr>
        <w:pStyle w:val="Text"/>
      </w:pPr>
      <w:r>
        <w:t>(5-32) „Mhm…“</w:t>
      </w:r>
    </w:p>
    <w:p w:rsidR="00E407D4" w:rsidRPr="00084A9A" w:rsidRDefault="00E407D4" w:rsidP="00084A9A">
      <w:pPr>
        <w:pStyle w:val="Charakter"/>
      </w:pPr>
      <w:r>
        <w:t>Uhm..</w:t>
      </w:r>
    </w:p>
    <w:p w:rsidR="00E407D4" w:rsidRDefault="00E407D4" w:rsidP="00DC5B51">
      <w:pPr>
        <w:pStyle w:val="Text"/>
      </w:pPr>
      <w:r>
        <w:t>(5-33) „Ja, ja…“</w:t>
      </w:r>
    </w:p>
    <w:p w:rsidR="00E407D4" w:rsidRPr="00084A9A" w:rsidRDefault="00E407D4" w:rsidP="00084A9A">
      <w:pPr>
        <w:pStyle w:val="Charakter"/>
      </w:pPr>
      <w:r>
        <w:t>Sure..</w:t>
      </w:r>
    </w:p>
    <w:p w:rsidR="00E407D4" w:rsidRDefault="00E407D4" w:rsidP="00DC5B51">
      <w:pPr>
        <w:pStyle w:val="Text"/>
      </w:pPr>
      <w:r>
        <w:t>(5-34) „Natürlich!“</w:t>
      </w:r>
    </w:p>
    <w:p w:rsidR="00E407D4" w:rsidRPr="00084A9A" w:rsidRDefault="00E407D4" w:rsidP="00084A9A">
      <w:pPr>
        <w:pStyle w:val="Charakter"/>
      </w:pPr>
      <w:r>
        <w:t>Of course..</w:t>
      </w:r>
    </w:p>
    <w:p w:rsidR="00E407D4" w:rsidRDefault="00E407D4" w:rsidP="00BD6A16">
      <w:pPr>
        <w:pStyle w:val="Text"/>
      </w:pPr>
      <w:r>
        <w:t>(5-35) „Was denkt er nur von uns?“</w:t>
      </w:r>
    </w:p>
    <w:p w:rsidR="00E407D4" w:rsidRPr="00084A9A" w:rsidRDefault="00E407D4" w:rsidP="00084A9A">
      <w:pPr>
        <w:pStyle w:val="Charakter"/>
        <w:rPr>
          <w:lang w:val="en-US"/>
        </w:rPr>
      </w:pPr>
      <w:r w:rsidRPr="00084A9A">
        <w:rPr>
          <w:lang w:val="en-US"/>
        </w:rPr>
        <w:t>What the hell is he thinking?</w:t>
      </w:r>
    </w:p>
    <w:p w:rsidR="00E407D4" w:rsidRDefault="00E407D4" w:rsidP="00055371">
      <w:pPr>
        <w:pStyle w:val="Text"/>
      </w:pPr>
      <w:r>
        <w:t>(5-36) „Hoffentlich muss ich mich nicht bücken!“ [alternativ:] „Seife gibt’s hoffentlich keine!“</w:t>
      </w:r>
    </w:p>
    <w:p w:rsidR="00E407D4" w:rsidRPr="00084A9A" w:rsidRDefault="00E407D4" w:rsidP="00084A9A">
      <w:pPr>
        <w:pStyle w:val="Charakter"/>
        <w:rPr>
          <w:lang w:val="en-US"/>
        </w:rPr>
      </w:pPr>
      <w:r w:rsidRPr="00084A9A">
        <w:rPr>
          <w:lang w:val="en-US"/>
        </w:rPr>
        <w:t>I really hope I don’t have to bend over…</w:t>
      </w:r>
    </w:p>
    <w:p w:rsidR="00E407D4" w:rsidRPr="00084A9A" w:rsidRDefault="00E407D4" w:rsidP="00084A9A">
      <w:pPr>
        <w:pStyle w:val="Beschreibung1"/>
        <w:rPr>
          <w:lang w:val="en-US"/>
        </w:rPr>
      </w:pPr>
      <w:r>
        <w:rPr>
          <w:lang w:val="en-US"/>
        </w:rPr>
        <w:t>Hope there is no soap around here…</w:t>
      </w:r>
    </w:p>
    <w:p w:rsidR="00E407D4" w:rsidRDefault="00E407D4" w:rsidP="00055371">
      <w:pPr>
        <w:pStyle w:val="Charakter"/>
      </w:pPr>
      <w:r>
        <w:t>Francisco Rodriguez</w:t>
      </w:r>
    </w:p>
    <w:p w:rsidR="00E407D4" w:rsidRDefault="00E407D4" w:rsidP="00CE426F">
      <w:pPr>
        <w:pStyle w:val="Beschreibung1"/>
      </w:pPr>
      <w:r>
        <w:t>Lockere und entspannte Sprechweise.</w:t>
      </w:r>
    </w:p>
    <w:p w:rsidR="00E407D4" w:rsidRDefault="00E407D4" w:rsidP="00CE426F">
      <w:pPr>
        <w:pStyle w:val="Regie"/>
      </w:pPr>
      <w:r>
        <w:t>[Der Colonel steht wartend im Besprechungsraum, wä</w:t>
      </w:r>
      <w:r>
        <w:t>h</w:t>
      </w:r>
      <w:r>
        <w:t xml:space="preserve">rend sich die </w:t>
      </w:r>
      <w:r w:rsidRPr="00CE426F">
        <w:rPr>
          <w:i w:val="0"/>
          <w:iCs w:val="0"/>
        </w:rPr>
        <w:t xml:space="preserve">Bad Company </w:t>
      </w:r>
      <w:r>
        <w:t>im Nebenraum umzieht.]</w:t>
      </w:r>
    </w:p>
    <w:p w:rsidR="00E407D4" w:rsidRPr="00052D4A" w:rsidRDefault="00E407D4" w:rsidP="00CE426F">
      <w:pPr>
        <w:pStyle w:val="Text"/>
        <w:rPr>
          <w:lang w:val="en-GB"/>
        </w:rPr>
      </w:pPr>
      <w:r w:rsidRPr="00052D4A">
        <w:rPr>
          <w:lang w:val="en-GB"/>
        </w:rPr>
        <w:t>(3-37) „Wow, was für’n Teil!“</w:t>
      </w:r>
    </w:p>
    <w:p w:rsidR="00E407D4" w:rsidRPr="00052D4A" w:rsidRDefault="00E407D4" w:rsidP="00084A9A">
      <w:pPr>
        <w:pStyle w:val="Charakter"/>
        <w:rPr>
          <w:lang w:val="en-GB"/>
        </w:rPr>
      </w:pPr>
      <w:r w:rsidRPr="00052D4A">
        <w:rPr>
          <w:lang w:val="en-GB"/>
        </w:rPr>
        <w:t>Woow, that’s really huge!</w:t>
      </w:r>
    </w:p>
    <w:p w:rsidR="00E407D4" w:rsidRDefault="00E407D4" w:rsidP="00BE4E9B">
      <w:pPr>
        <w:pStyle w:val="Charakter"/>
      </w:pPr>
      <w:r>
        <w:t>Jason Tipps</w:t>
      </w:r>
    </w:p>
    <w:p w:rsidR="00E407D4" w:rsidRDefault="00E407D4" w:rsidP="00BE4E9B">
      <w:pPr>
        <w:pStyle w:val="Beschreibung1"/>
      </w:pPr>
      <w:r>
        <w:t>Lockere und entspannte Sprechweise.</w:t>
      </w:r>
    </w:p>
    <w:p w:rsidR="00E407D4" w:rsidRDefault="00E407D4" w:rsidP="00BE4E9B">
      <w:pPr>
        <w:pStyle w:val="Regie"/>
      </w:pPr>
      <w:r>
        <w:t>[Dieselbe Aufnahme wie zuvor.]</w:t>
      </w:r>
    </w:p>
    <w:p w:rsidR="00E407D4" w:rsidRDefault="00E407D4" w:rsidP="00BE4E9B">
      <w:pPr>
        <w:pStyle w:val="Text"/>
      </w:pPr>
      <w:r>
        <w:t>(3-38) „Ja, nicht wahr!?“</w:t>
      </w:r>
    </w:p>
    <w:p w:rsidR="00E407D4" w:rsidRPr="00084A9A" w:rsidRDefault="00E407D4" w:rsidP="00084A9A">
      <w:pPr>
        <w:pStyle w:val="Charakter"/>
      </w:pPr>
      <w:r>
        <w:t>Yes, right?</w:t>
      </w:r>
    </w:p>
    <w:p w:rsidR="00E407D4" w:rsidRDefault="00E407D4" w:rsidP="00BE4E9B">
      <w:pPr>
        <w:pStyle w:val="Charakter"/>
      </w:pPr>
      <w:r>
        <w:t>Alan Young</w:t>
      </w:r>
    </w:p>
    <w:p w:rsidR="00E407D4" w:rsidRDefault="00E407D4" w:rsidP="0025108B">
      <w:pPr>
        <w:pStyle w:val="Beschreibung1"/>
      </w:pPr>
      <w:r>
        <w:t>Lockere und entspannte Sprechweise.</w:t>
      </w:r>
    </w:p>
    <w:p w:rsidR="00E407D4" w:rsidRDefault="00E407D4" w:rsidP="0025108B">
      <w:pPr>
        <w:pStyle w:val="Regie"/>
      </w:pPr>
      <w:r>
        <w:t>[Dieselbe Aufnahme wie zuvor.]</w:t>
      </w:r>
    </w:p>
    <w:p w:rsidR="00E407D4" w:rsidRDefault="00E407D4" w:rsidP="0025108B">
      <w:pPr>
        <w:pStyle w:val="Text"/>
      </w:pPr>
      <w:r>
        <w:t>(3-39) „Wartet ab, bis ihr mein Ding gesehen habt!“</w:t>
      </w:r>
    </w:p>
    <w:p w:rsidR="00E407D4" w:rsidRPr="00084A9A" w:rsidRDefault="00E407D4" w:rsidP="00084A9A">
      <w:pPr>
        <w:pStyle w:val="Charakter"/>
        <w:rPr>
          <w:lang w:val="en-US"/>
        </w:rPr>
      </w:pPr>
      <w:r>
        <w:rPr>
          <w:lang w:val="en-US"/>
        </w:rPr>
        <w:t>Hey hey wait ‘</w:t>
      </w:r>
      <w:r w:rsidRPr="00084A9A">
        <w:rPr>
          <w:lang w:val="en-US"/>
        </w:rPr>
        <w:t>til you’ve seen my thang!</w:t>
      </w:r>
    </w:p>
    <w:p w:rsidR="00E407D4" w:rsidRDefault="00E407D4" w:rsidP="0025108B">
      <w:pPr>
        <w:pStyle w:val="Charakter"/>
      </w:pPr>
      <w:r>
        <w:t>Jason Tipps</w:t>
      </w:r>
    </w:p>
    <w:p w:rsidR="00E407D4" w:rsidRDefault="00E407D4" w:rsidP="0025108B">
      <w:pPr>
        <w:pStyle w:val="Beschreibung1"/>
      </w:pPr>
      <w:r>
        <w:t>Lockere und entspannte Sprechweise.</w:t>
      </w:r>
    </w:p>
    <w:p w:rsidR="00E407D4" w:rsidRDefault="00E407D4" w:rsidP="0025108B">
      <w:pPr>
        <w:pStyle w:val="Regie"/>
      </w:pPr>
      <w:r>
        <w:t>[Colonel Maxwell ist in einer Großaufnahme zu sehen.]</w:t>
      </w:r>
    </w:p>
    <w:p w:rsidR="00E407D4" w:rsidRDefault="00E407D4" w:rsidP="0025108B">
      <w:pPr>
        <w:pStyle w:val="Text"/>
      </w:pPr>
      <w:r>
        <w:t>(3-40) „Nee, ist nicht dein Ernst?“</w:t>
      </w:r>
    </w:p>
    <w:p w:rsidR="00E407D4" w:rsidRPr="00052D4A" w:rsidRDefault="00E407D4" w:rsidP="00084A9A">
      <w:pPr>
        <w:pStyle w:val="Charakter"/>
        <w:rPr>
          <w:lang w:val="en-GB"/>
        </w:rPr>
      </w:pPr>
      <w:r>
        <w:rPr>
          <w:lang w:val="en-GB"/>
        </w:rPr>
        <w:t>Are you kidd</w:t>
      </w:r>
      <w:r w:rsidRPr="00052D4A">
        <w:rPr>
          <w:lang w:val="en-GB"/>
        </w:rPr>
        <w:t>n’ me?</w:t>
      </w:r>
    </w:p>
    <w:p w:rsidR="00E407D4" w:rsidRPr="00052D4A" w:rsidRDefault="00E407D4" w:rsidP="0025108B">
      <w:pPr>
        <w:pStyle w:val="Charakter"/>
        <w:rPr>
          <w:lang w:val="en-GB"/>
        </w:rPr>
      </w:pPr>
      <w:r w:rsidRPr="00052D4A">
        <w:rPr>
          <w:lang w:val="en-GB"/>
        </w:rPr>
        <w:t>Alan Young</w:t>
      </w:r>
    </w:p>
    <w:p w:rsidR="00E407D4" w:rsidRDefault="00E407D4" w:rsidP="0025108B">
      <w:pPr>
        <w:pStyle w:val="Beschreibung1"/>
      </w:pPr>
      <w:r>
        <w:t>Lockere und entspannte Sprechweise.</w:t>
      </w:r>
    </w:p>
    <w:p w:rsidR="00E407D4" w:rsidRDefault="00E407D4" w:rsidP="00C12931">
      <w:pPr>
        <w:pStyle w:val="Regie"/>
      </w:pPr>
      <w:r>
        <w:t>[Dieselbe Aufnahme wie zuvor.]</w:t>
      </w:r>
    </w:p>
    <w:p w:rsidR="00E407D4" w:rsidRDefault="00E407D4" w:rsidP="00C12931">
      <w:pPr>
        <w:pStyle w:val="Text"/>
      </w:pPr>
      <w:r>
        <w:t>(3-41) „Doch!“</w:t>
      </w:r>
    </w:p>
    <w:p w:rsidR="00E407D4" w:rsidRPr="00084A9A" w:rsidRDefault="00E407D4" w:rsidP="00084A9A">
      <w:pPr>
        <w:pStyle w:val="Charakter"/>
      </w:pPr>
      <w:r>
        <w:t>Fuck yeah!</w:t>
      </w:r>
    </w:p>
    <w:p w:rsidR="00E407D4" w:rsidRDefault="00E407D4" w:rsidP="00C12931">
      <w:pPr>
        <w:pStyle w:val="Charakter"/>
      </w:pPr>
      <w:r>
        <w:t>Peter Young O’Connell</w:t>
      </w:r>
    </w:p>
    <w:p w:rsidR="00E407D4" w:rsidRDefault="00E407D4" w:rsidP="00C12931">
      <w:pPr>
        <w:pStyle w:val="Beschreibung1"/>
      </w:pPr>
      <w:r>
        <w:t>Lockere und entspannte Sprechweise.</w:t>
      </w:r>
    </w:p>
    <w:p w:rsidR="00E407D4" w:rsidRDefault="00E407D4" w:rsidP="00C12931">
      <w:pPr>
        <w:pStyle w:val="Regie"/>
      </w:pPr>
      <w:r>
        <w:t>[Der Colonel wird in einer halbnahen Einstellung gezeigt.]</w:t>
      </w:r>
    </w:p>
    <w:p w:rsidR="00E407D4" w:rsidRDefault="00E407D4" w:rsidP="00C12931">
      <w:pPr>
        <w:pStyle w:val="Text"/>
      </w:pPr>
      <w:r>
        <w:t>(3-42) „Angeber!“</w:t>
      </w:r>
    </w:p>
    <w:p w:rsidR="00E407D4" w:rsidRPr="00084A9A" w:rsidRDefault="00E407D4" w:rsidP="00084A9A">
      <w:pPr>
        <w:pStyle w:val="Charakter"/>
      </w:pPr>
      <w:r>
        <w:t>Show off..</w:t>
      </w:r>
    </w:p>
    <w:p w:rsidR="00E407D4" w:rsidRDefault="00E407D4" w:rsidP="001D4FCD">
      <w:pPr>
        <w:pStyle w:val="Charakter"/>
      </w:pPr>
      <w:r>
        <w:t>Colonel Maxwell</w:t>
      </w:r>
    </w:p>
    <w:p w:rsidR="00E407D4" w:rsidRDefault="00E407D4" w:rsidP="005A52E5">
      <w:pPr>
        <w:pStyle w:val="Beschreibung1"/>
      </w:pPr>
      <w:r>
        <w:t>Ruhige und leicht flüsternde Sprechweise (zu sich selbst spr</w:t>
      </w:r>
      <w:r>
        <w:t>e</w:t>
      </w:r>
      <w:r>
        <w:t>chend).</w:t>
      </w:r>
    </w:p>
    <w:p w:rsidR="00E407D4" w:rsidRDefault="00E407D4" w:rsidP="005A52E5">
      <w:pPr>
        <w:pStyle w:val="Regie"/>
      </w:pPr>
      <w:r>
        <w:t>[Der Colonel überlegt kurz…]</w:t>
      </w:r>
    </w:p>
    <w:p w:rsidR="00E407D4" w:rsidRDefault="00E407D4" w:rsidP="006E152E">
      <w:pPr>
        <w:pStyle w:val="Text"/>
      </w:pPr>
      <w:r>
        <w:t>(3-44) „Was treiben die nur?“</w:t>
      </w:r>
    </w:p>
    <w:p w:rsidR="00E407D4" w:rsidRPr="00084A9A" w:rsidRDefault="00E407D4" w:rsidP="00084A9A">
      <w:pPr>
        <w:pStyle w:val="Charakter"/>
        <w:rPr>
          <w:lang w:val="en-US"/>
        </w:rPr>
      </w:pPr>
      <w:r w:rsidRPr="00084A9A">
        <w:rPr>
          <w:lang w:val="en-US"/>
        </w:rPr>
        <w:t>What the fuck</w:t>
      </w:r>
      <w:r>
        <w:rPr>
          <w:lang w:val="en-US"/>
        </w:rPr>
        <w:t xml:space="preserve"> (hell)</w:t>
      </w:r>
      <w:r w:rsidRPr="00084A9A">
        <w:rPr>
          <w:lang w:val="en-US"/>
        </w:rPr>
        <w:t xml:space="preserve"> are they doing in there?</w:t>
      </w:r>
    </w:p>
    <w:p w:rsidR="00E407D4" w:rsidRDefault="00E407D4" w:rsidP="006E152E">
      <w:pPr>
        <w:pStyle w:val="Beschreibung2"/>
      </w:pPr>
      <w:r>
        <w:t>Spricht deutlich und mit Nachdruck.</w:t>
      </w:r>
    </w:p>
    <w:p w:rsidR="00E407D4" w:rsidRDefault="00E407D4" w:rsidP="001D4FCD">
      <w:pPr>
        <w:pStyle w:val="Regie"/>
      </w:pPr>
      <w:r>
        <w:t>[…dreht sich dann nach rechts und geht zur Tür.]</w:t>
      </w:r>
    </w:p>
    <w:p w:rsidR="00E407D4" w:rsidRDefault="00E407D4" w:rsidP="001D4FCD">
      <w:pPr>
        <w:pStyle w:val="Text"/>
      </w:pPr>
      <w:r>
        <w:t>(3-45) „Hey, macht hin, Jungs!“</w:t>
      </w:r>
    </w:p>
    <w:p w:rsidR="00E407D4" w:rsidRPr="00084A9A" w:rsidRDefault="00E407D4" w:rsidP="00084A9A">
      <w:pPr>
        <w:pStyle w:val="Charakter"/>
      </w:pPr>
      <w:r>
        <w:t>Get goin’ grunts!</w:t>
      </w:r>
    </w:p>
    <w:p w:rsidR="00E407D4" w:rsidRDefault="00E407D4" w:rsidP="006E152E">
      <w:pPr>
        <w:pStyle w:val="Charakter"/>
      </w:pPr>
      <w:r>
        <w:t>Alan Young</w:t>
      </w:r>
    </w:p>
    <w:p w:rsidR="00E407D4" w:rsidRDefault="00E407D4" w:rsidP="0034422D">
      <w:pPr>
        <w:pStyle w:val="Beschreibung1"/>
      </w:pPr>
      <w:r>
        <w:t>Lockere und scherzhafte Sprechweise.</w:t>
      </w:r>
    </w:p>
    <w:p w:rsidR="00E407D4" w:rsidRDefault="00E407D4" w:rsidP="0034422D">
      <w:pPr>
        <w:pStyle w:val="Regie"/>
      </w:pPr>
      <w:r>
        <w:t xml:space="preserve">[Die </w:t>
      </w:r>
      <w:r w:rsidRPr="004B3FA4">
        <w:rPr>
          <w:i w:val="0"/>
          <w:iCs w:val="0"/>
        </w:rPr>
        <w:t>Bad Company</w:t>
      </w:r>
      <w:r>
        <w:t xml:space="preserve"> ist im Nebenraum zu sehen.]</w:t>
      </w:r>
    </w:p>
    <w:p w:rsidR="00E407D4" w:rsidRDefault="00E407D4" w:rsidP="004B3FA4">
      <w:pPr>
        <w:pStyle w:val="Text"/>
      </w:pPr>
      <w:r>
        <w:t>(3-46) „Ha, ich hab die längste Kanone!“</w:t>
      </w:r>
    </w:p>
    <w:p w:rsidR="00E407D4" w:rsidRPr="00084A9A" w:rsidRDefault="00E407D4" w:rsidP="00084A9A">
      <w:pPr>
        <w:pStyle w:val="Charakter"/>
        <w:rPr>
          <w:lang w:val="en-US"/>
        </w:rPr>
      </w:pPr>
      <w:r w:rsidRPr="00084A9A">
        <w:rPr>
          <w:lang w:val="en-US"/>
        </w:rPr>
        <w:t>Ha, I got the biggest gun!</w:t>
      </w:r>
    </w:p>
    <w:p w:rsidR="00E407D4" w:rsidRDefault="00E407D4" w:rsidP="003F68D7">
      <w:pPr>
        <w:pStyle w:val="Charakter"/>
      </w:pPr>
      <w:r>
        <w:t>J. P. McClark</w:t>
      </w:r>
    </w:p>
    <w:p w:rsidR="00E407D4" w:rsidRDefault="00E407D4" w:rsidP="003F68D7">
      <w:pPr>
        <w:pStyle w:val="Beschreibung1"/>
      </w:pPr>
      <w:r>
        <w:t>Lockere und entspannte Sprechweise.</w:t>
      </w:r>
    </w:p>
    <w:p w:rsidR="00E407D4" w:rsidRDefault="00E407D4" w:rsidP="003F68D7">
      <w:pPr>
        <w:pStyle w:val="Regie"/>
      </w:pPr>
      <w:r>
        <w:t>[Dieselbe Aufnahme wie zuvor.]</w:t>
      </w:r>
    </w:p>
    <w:p w:rsidR="00E407D4" w:rsidRDefault="00E407D4" w:rsidP="003F68D7">
      <w:pPr>
        <w:pStyle w:val="Text"/>
      </w:pPr>
      <w:r>
        <w:t>(3-47) „Freak!“</w:t>
      </w:r>
    </w:p>
    <w:p w:rsidR="00E407D4" w:rsidRPr="00052D4A" w:rsidRDefault="00E407D4" w:rsidP="00084A9A">
      <w:pPr>
        <w:pStyle w:val="Charakter"/>
        <w:rPr>
          <w:lang w:val="en-GB"/>
        </w:rPr>
      </w:pPr>
      <w:r w:rsidRPr="00052D4A">
        <w:rPr>
          <w:lang w:val="en-GB"/>
        </w:rPr>
        <w:t>Freako!</w:t>
      </w:r>
    </w:p>
    <w:p w:rsidR="00E407D4" w:rsidRPr="00052D4A" w:rsidRDefault="00E407D4" w:rsidP="003F68D7">
      <w:pPr>
        <w:pStyle w:val="Charakter"/>
        <w:rPr>
          <w:lang w:val="en-GB"/>
        </w:rPr>
      </w:pPr>
      <w:r w:rsidRPr="00052D4A">
        <w:rPr>
          <w:lang w:val="en-GB"/>
        </w:rPr>
        <w:t>Colonel Maxwell</w:t>
      </w:r>
    </w:p>
    <w:p w:rsidR="00E407D4" w:rsidRPr="00052D4A" w:rsidRDefault="00E407D4" w:rsidP="003F68D7">
      <w:pPr>
        <w:pStyle w:val="Beschreibung1"/>
        <w:rPr>
          <w:lang w:val="en-GB"/>
        </w:rPr>
      </w:pPr>
      <w:r w:rsidRPr="00052D4A">
        <w:rPr>
          <w:lang w:val="en-GB"/>
        </w:rPr>
        <w:t>Normaler Befehlston.</w:t>
      </w:r>
    </w:p>
    <w:p w:rsidR="00E407D4" w:rsidRDefault="00E407D4" w:rsidP="003F68D7">
      <w:pPr>
        <w:pStyle w:val="Regie"/>
      </w:pPr>
      <w:r>
        <w:t>[Dieselbe Aufnahme wie zuvor. Anschließend geht Jason Tipps als Erster in den Besprechungsraum zurück. Die a</w:t>
      </w:r>
      <w:r>
        <w:t>n</w:t>
      </w:r>
      <w:r>
        <w:t>deren folgen ihm.]</w:t>
      </w:r>
    </w:p>
    <w:p w:rsidR="00E407D4" w:rsidRDefault="00E407D4" w:rsidP="003842D2">
      <w:pPr>
        <w:pStyle w:val="Text"/>
      </w:pPr>
      <w:r>
        <w:t>(3-48) „Jetzt kommt endlich!“</w:t>
      </w:r>
      <w:bookmarkStart w:id="0" w:name="_GoBack"/>
      <w:bookmarkEnd w:id="0"/>
    </w:p>
    <w:p w:rsidR="00E407D4" w:rsidRDefault="00E407D4" w:rsidP="00084A9A">
      <w:pPr>
        <w:pStyle w:val="Charakter"/>
        <w:rPr>
          <w:lang w:val="en-US"/>
        </w:rPr>
      </w:pPr>
      <w:r w:rsidRPr="00052D4A">
        <w:rPr>
          <w:lang w:val="de-AT"/>
        </w:rPr>
        <w:t xml:space="preserve">Jesus Christ, move!! </w:t>
      </w:r>
      <w:r>
        <w:rPr>
          <w:lang w:val="en-US"/>
        </w:rPr>
        <w:t>Now!!!</w:t>
      </w:r>
    </w:p>
    <w:p w:rsidR="00E407D4" w:rsidRPr="00084A9A" w:rsidRDefault="00E407D4" w:rsidP="00084A9A">
      <w:pPr>
        <w:pStyle w:val="Beschreibung1"/>
        <w:rPr>
          <w:lang w:val="en-US"/>
        </w:rPr>
      </w:pPr>
      <w:r>
        <w:rPr>
          <w:lang w:val="en-US"/>
        </w:rPr>
        <w:t>(Get the fuck outta here!)</w:t>
      </w:r>
    </w:p>
    <w:sectPr w:rsidR="00E407D4" w:rsidRPr="00084A9A" w:rsidSect="00B95240">
      <w:headerReference w:type="default" r:id="rId6"/>
      <w:pgSz w:w="11906" w:h="16838" w:code="9"/>
      <w:pgMar w:top="1418" w:right="1418" w:bottom="1134" w:left="1418" w:header="709" w:footer="709" w:gutter="0"/>
      <w:pgNumType w:start="3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7D4" w:rsidRDefault="00E407D4" w:rsidP="007F3893">
      <w:pPr>
        <w:spacing w:after="0" w:line="240" w:lineRule="auto"/>
      </w:pPr>
      <w:r>
        <w:separator/>
      </w:r>
    </w:p>
  </w:endnote>
  <w:endnote w:type="continuationSeparator" w:id="0">
    <w:p w:rsidR="00E407D4" w:rsidRDefault="00E407D4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ency FB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7D4" w:rsidRDefault="00E407D4" w:rsidP="007F3893">
      <w:pPr>
        <w:spacing w:after="0" w:line="240" w:lineRule="auto"/>
      </w:pPr>
      <w:r>
        <w:separator/>
      </w:r>
    </w:p>
  </w:footnote>
  <w:footnote w:type="continuationSeparator" w:id="0">
    <w:p w:rsidR="00E407D4" w:rsidRDefault="00E407D4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7D4" w:rsidRDefault="00E407D4">
    <w:pPr>
      <w:pStyle w:val="Header"/>
    </w:pPr>
    <w:r>
      <w:rPr>
        <w:noProof/>
        <w:lang w:val="de-AT" w:eastAsia="de-A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475" o:spid="_x0000_s2049" type="#_x0000_t202" style="position:absolute;margin-left:0;margin-top:28.75pt;width:453.5pt;height:13.45pt;z-index:251660288;visibility:visible;mso-position-horizontal:left;mso-position-horizontal-relative:margin;mso-position-vertical-relative:page;v-text-anchor:middle" o:allowincell="f" filled="f" stroked="f">
          <v:textbox style="mso-fit-shape-to-text:t" inset=",0,,0">
            <w:txbxContent>
              <w:p w:rsidR="00E407D4" w:rsidRPr="00742F8A" w:rsidRDefault="00E407D4">
                <w:pPr>
                  <w:spacing w:after="0" w:line="240" w:lineRule="auto"/>
                  <w:jc w:val="right"/>
                  <w:rPr>
                    <w:rFonts w:ascii="Agency FB" w:hAnsi="Agency FB" w:cs="Agency FB"/>
                    <w:sz w:val="32"/>
                    <w:szCs w:val="32"/>
                  </w:rPr>
                </w:pP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instrText xml:space="preserve"> STYLEREF  "Szene 2" </w:instrTex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>
                  <w:rPr>
                    <w:rFonts w:ascii="Agency FB" w:hAnsi="Agency FB" w:cs="Agency FB"/>
                    <w:noProof/>
                    <w:sz w:val="32"/>
                    <w:szCs w:val="32"/>
                  </w:rPr>
                  <w:t>Szene 5 – Das Profil eines Mannes</w: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  <w:lang w:val="de-AT" w:eastAsia="de-AT"/>
      </w:rPr>
      <w:pict>
        <v:shape id="Textfeld 476" o:spid="_x0000_s2050" type="#_x0000_t202" style="position:absolute;margin-left:525.5pt;margin-top:26.3pt;width:70.85pt;height:19.85pt;z-index:251661312;visibility:visible;mso-position-horizontal-relative:page;mso-position-vertical-relative:page;v-text-anchor:middle" o:allowincell="f" fillcolor="black">
          <v:fill color2="black" rotate="t" angle="180" focus="80%" type="gradient">
            <o:fill v:ext="view" type="gradientUnscaled"/>
          </v:fill>
          <v:shadow on="t" color="black" opacity="22937f" origin=",.5" offset="0,.63889mm"/>
          <v:textbox inset=",0,,0">
            <w:txbxContent>
              <w:p w:rsidR="00E407D4" w:rsidRPr="00B53226" w:rsidRDefault="00E407D4" w:rsidP="00B63A18">
                <w:pPr>
                  <w:rPr>
                    <w:rFonts w:ascii="Agency FB" w:hAnsi="Agency FB" w:cs="Agency FB"/>
                    <w:color w:val="FFFFFF"/>
                    <w:sz w:val="32"/>
                    <w:szCs w:val="32"/>
                  </w:rPr>
                </w:pP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instrText>PAGE   \* MERGEFORMAT</w:instrTex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 w:rsidRPr="0043410E">
                  <w:rPr>
                    <w:rFonts w:ascii="Agency FB" w:hAnsi="Agency FB" w:cs="Agency FB"/>
                    <w:noProof/>
                    <w:color w:val="FFFFFF"/>
                    <w:sz w:val="32"/>
                    <w:szCs w:val="32"/>
                  </w:rPr>
                  <w:t>46</w: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B4B"/>
    <w:rsid w:val="000043DB"/>
    <w:rsid w:val="0000667F"/>
    <w:rsid w:val="0001411B"/>
    <w:rsid w:val="000147F4"/>
    <w:rsid w:val="00016079"/>
    <w:rsid w:val="000162CE"/>
    <w:rsid w:val="00021366"/>
    <w:rsid w:val="00022C08"/>
    <w:rsid w:val="00023AFF"/>
    <w:rsid w:val="00023D96"/>
    <w:rsid w:val="00024718"/>
    <w:rsid w:val="00024A2A"/>
    <w:rsid w:val="00026DE7"/>
    <w:rsid w:val="00027D81"/>
    <w:rsid w:val="00031EB9"/>
    <w:rsid w:val="00033449"/>
    <w:rsid w:val="000335C7"/>
    <w:rsid w:val="000341EB"/>
    <w:rsid w:val="00034719"/>
    <w:rsid w:val="0003635D"/>
    <w:rsid w:val="00040112"/>
    <w:rsid w:val="00046E90"/>
    <w:rsid w:val="00052D4A"/>
    <w:rsid w:val="00055371"/>
    <w:rsid w:val="000568DC"/>
    <w:rsid w:val="0005799C"/>
    <w:rsid w:val="0006041A"/>
    <w:rsid w:val="00063F5B"/>
    <w:rsid w:val="0006658A"/>
    <w:rsid w:val="00070AAC"/>
    <w:rsid w:val="00076125"/>
    <w:rsid w:val="00082F35"/>
    <w:rsid w:val="00084A9A"/>
    <w:rsid w:val="000858A4"/>
    <w:rsid w:val="0008727C"/>
    <w:rsid w:val="00087868"/>
    <w:rsid w:val="000927B8"/>
    <w:rsid w:val="000947FF"/>
    <w:rsid w:val="000A1D3A"/>
    <w:rsid w:val="000A32D0"/>
    <w:rsid w:val="000A36F8"/>
    <w:rsid w:val="000A7AAE"/>
    <w:rsid w:val="000A7BCA"/>
    <w:rsid w:val="000B140C"/>
    <w:rsid w:val="000B1C46"/>
    <w:rsid w:val="000B5481"/>
    <w:rsid w:val="000C0A35"/>
    <w:rsid w:val="000C4FF2"/>
    <w:rsid w:val="000C5B50"/>
    <w:rsid w:val="000D01C3"/>
    <w:rsid w:val="000D0C69"/>
    <w:rsid w:val="000D1ECB"/>
    <w:rsid w:val="000E0A8E"/>
    <w:rsid w:val="000E6291"/>
    <w:rsid w:val="000E6CAF"/>
    <w:rsid w:val="000F310E"/>
    <w:rsid w:val="000F4053"/>
    <w:rsid w:val="000F58E3"/>
    <w:rsid w:val="000F7B4B"/>
    <w:rsid w:val="000F7CED"/>
    <w:rsid w:val="00100C94"/>
    <w:rsid w:val="00104059"/>
    <w:rsid w:val="00111504"/>
    <w:rsid w:val="0011201E"/>
    <w:rsid w:val="00114250"/>
    <w:rsid w:val="001147AE"/>
    <w:rsid w:val="00114860"/>
    <w:rsid w:val="00121048"/>
    <w:rsid w:val="00123974"/>
    <w:rsid w:val="00124FB5"/>
    <w:rsid w:val="0012680F"/>
    <w:rsid w:val="00126E70"/>
    <w:rsid w:val="00130315"/>
    <w:rsid w:val="001306A2"/>
    <w:rsid w:val="00135F98"/>
    <w:rsid w:val="00136735"/>
    <w:rsid w:val="00141D0E"/>
    <w:rsid w:val="00150F31"/>
    <w:rsid w:val="0015220D"/>
    <w:rsid w:val="001523C5"/>
    <w:rsid w:val="00152B77"/>
    <w:rsid w:val="0015355D"/>
    <w:rsid w:val="00154CB7"/>
    <w:rsid w:val="00154F38"/>
    <w:rsid w:val="00156997"/>
    <w:rsid w:val="00161093"/>
    <w:rsid w:val="001633B2"/>
    <w:rsid w:val="00165A1D"/>
    <w:rsid w:val="00170C84"/>
    <w:rsid w:val="00171387"/>
    <w:rsid w:val="0017148B"/>
    <w:rsid w:val="0017185A"/>
    <w:rsid w:val="00184D1B"/>
    <w:rsid w:val="00186792"/>
    <w:rsid w:val="00186BDC"/>
    <w:rsid w:val="00187728"/>
    <w:rsid w:val="00187CC6"/>
    <w:rsid w:val="001906B8"/>
    <w:rsid w:val="00190C83"/>
    <w:rsid w:val="001916E7"/>
    <w:rsid w:val="00197537"/>
    <w:rsid w:val="001A0484"/>
    <w:rsid w:val="001A334C"/>
    <w:rsid w:val="001A3F78"/>
    <w:rsid w:val="001A53EF"/>
    <w:rsid w:val="001A6921"/>
    <w:rsid w:val="001B2E3D"/>
    <w:rsid w:val="001B43EF"/>
    <w:rsid w:val="001C0108"/>
    <w:rsid w:val="001C3BF3"/>
    <w:rsid w:val="001C4452"/>
    <w:rsid w:val="001C65ED"/>
    <w:rsid w:val="001D1D2F"/>
    <w:rsid w:val="001D2D51"/>
    <w:rsid w:val="001D3230"/>
    <w:rsid w:val="001D4FCD"/>
    <w:rsid w:val="001D7D99"/>
    <w:rsid w:val="001E1043"/>
    <w:rsid w:val="001E1D9C"/>
    <w:rsid w:val="001E57CC"/>
    <w:rsid w:val="001E5917"/>
    <w:rsid w:val="001E6073"/>
    <w:rsid w:val="001E6BE6"/>
    <w:rsid w:val="001F2CD2"/>
    <w:rsid w:val="001F7E5F"/>
    <w:rsid w:val="00201360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32718"/>
    <w:rsid w:val="002344E7"/>
    <w:rsid w:val="00235577"/>
    <w:rsid w:val="002417D9"/>
    <w:rsid w:val="00242EC0"/>
    <w:rsid w:val="00243A50"/>
    <w:rsid w:val="002464C0"/>
    <w:rsid w:val="00247EA3"/>
    <w:rsid w:val="0025108B"/>
    <w:rsid w:val="002533FF"/>
    <w:rsid w:val="00253533"/>
    <w:rsid w:val="002557C7"/>
    <w:rsid w:val="00256BA4"/>
    <w:rsid w:val="00257086"/>
    <w:rsid w:val="00257C81"/>
    <w:rsid w:val="0026066B"/>
    <w:rsid w:val="00262390"/>
    <w:rsid w:val="00264DB1"/>
    <w:rsid w:val="00266802"/>
    <w:rsid w:val="0026732C"/>
    <w:rsid w:val="0027353B"/>
    <w:rsid w:val="0027481C"/>
    <w:rsid w:val="00274C99"/>
    <w:rsid w:val="002776B2"/>
    <w:rsid w:val="00280450"/>
    <w:rsid w:val="0028086C"/>
    <w:rsid w:val="00282B22"/>
    <w:rsid w:val="00283053"/>
    <w:rsid w:val="00284E77"/>
    <w:rsid w:val="00285FDF"/>
    <w:rsid w:val="002863CE"/>
    <w:rsid w:val="00287792"/>
    <w:rsid w:val="0029170A"/>
    <w:rsid w:val="00292A33"/>
    <w:rsid w:val="00296BF3"/>
    <w:rsid w:val="00296FE1"/>
    <w:rsid w:val="00297FA6"/>
    <w:rsid w:val="002A1427"/>
    <w:rsid w:val="002A1B95"/>
    <w:rsid w:val="002A4616"/>
    <w:rsid w:val="002B0522"/>
    <w:rsid w:val="002B0678"/>
    <w:rsid w:val="002B306F"/>
    <w:rsid w:val="002B3DB7"/>
    <w:rsid w:val="002B6BAF"/>
    <w:rsid w:val="002B7048"/>
    <w:rsid w:val="002B7341"/>
    <w:rsid w:val="002C0FB0"/>
    <w:rsid w:val="002C5862"/>
    <w:rsid w:val="002C7656"/>
    <w:rsid w:val="002D1D7B"/>
    <w:rsid w:val="002D22DA"/>
    <w:rsid w:val="002D3FE1"/>
    <w:rsid w:val="002D4BF9"/>
    <w:rsid w:val="002D772F"/>
    <w:rsid w:val="002E2E26"/>
    <w:rsid w:val="002E7A00"/>
    <w:rsid w:val="002F2665"/>
    <w:rsid w:val="002F2CE1"/>
    <w:rsid w:val="002F34AE"/>
    <w:rsid w:val="002F592C"/>
    <w:rsid w:val="002F79D0"/>
    <w:rsid w:val="00304756"/>
    <w:rsid w:val="00307750"/>
    <w:rsid w:val="003138C2"/>
    <w:rsid w:val="0032283F"/>
    <w:rsid w:val="003233AD"/>
    <w:rsid w:val="003235F1"/>
    <w:rsid w:val="003256F5"/>
    <w:rsid w:val="003269FE"/>
    <w:rsid w:val="00327A11"/>
    <w:rsid w:val="00331393"/>
    <w:rsid w:val="00331BCB"/>
    <w:rsid w:val="0034300D"/>
    <w:rsid w:val="00343174"/>
    <w:rsid w:val="0034422D"/>
    <w:rsid w:val="00344D70"/>
    <w:rsid w:val="00346406"/>
    <w:rsid w:val="00346828"/>
    <w:rsid w:val="0034726A"/>
    <w:rsid w:val="00347EF4"/>
    <w:rsid w:val="003503E4"/>
    <w:rsid w:val="0035324E"/>
    <w:rsid w:val="00357E5C"/>
    <w:rsid w:val="003663C7"/>
    <w:rsid w:val="00367C3D"/>
    <w:rsid w:val="00370F73"/>
    <w:rsid w:val="003723D2"/>
    <w:rsid w:val="00381511"/>
    <w:rsid w:val="00381C38"/>
    <w:rsid w:val="003823DF"/>
    <w:rsid w:val="003826D6"/>
    <w:rsid w:val="003842D2"/>
    <w:rsid w:val="0038493F"/>
    <w:rsid w:val="00385347"/>
    <w:rsid w:val="00385E04"/>
    <w:rsid w:val="0039270D"/>
    <w:rsid w:val="00394CBC"/>
    <w:rsid w:val="003977BA"/>
    <w:rsid w:val="003A166A"/>
    <w:rsid w:val="003A3A48"/>
    <w:rsid w:val="003A3D0E"/>
    <w:rsid w:val="003A5181"/>
    <w:rsid w:val="003A7D6D"/>
    <w:rsid w:val="003B29EB"/>
    <w:rsid w:val="003B35B4"/>
    <w:rsid w:val="003B4438"/>
    <w:rsid w:val="003B4BA3"/>
    <w:rsid w:val="003B52CA"/>
    <w:rsid w:val="003B7A2E"/>
    <w:rsid w:val="003B7D79"/>
    <w:rsid w:val="003C3855"/>
    <w:rsid w:val="003C3BF3"/>
    <w:rsid w:val="003C5A9E"/>
    <w:rsid w:val="003D347D"/>
    <w:rsid w:val="003D4384"/>
    <w:rsid w:val="003D5A8C"/>
    <w:rsid w:val="003D77BC"/>
    <w:rsid w:val="003D7A1E"/>
    <w:rsid w:val="003D7CBD"/>
    <w:rsid w:val="003E1DA1"/>
    <w:rsid w:val="003E3E87"/>
    <w:rsid w:val="003F3B51"/>
    <w:rsid w:val="003F68D7"/>
    <w:rsid w:val="003F7855"/>
    <w:rsid w:val="004000E8"/>
    <w:rsid w:val="00403A94"/>
    <w:rsid w:val="004059C1"/>
    <w:rsid w:val="00405F02"/>
    <w:rsid w:val="00407183"/>
    <w:rsid w:val="004079EB"/>
    <w:rsid w:val="00411A0A"/>
    <w:rsid w:val="00411B71"/>
    <w:rsid w:val="00421ACD"/>
    <w:rsid w:val="0042212D"/>
    <w:rsid w:val="00432D78"/>
    <w:rsid w:val="0043410E"/>
    <w:rsid w:val="00436797"/>
    <w:rsid w:val="0043694C"/>
    <w:rsid w:val="004414E0"/>
    <w:rsid w:val="00452D2F"/>
    <w:rsid w:val="004562F2"/>
    <w:rsid w:val="004574DD"/>
    <w:rsid w:val="00457B9E"/>
    <w:rsid w:val="00457D3D"/>
    <w:rsid w:val="00471C19"/>
    <w:rsid w:val="00472192"/>
    <w:rsid w:val="00477752"/>
    <w:rsid w:val="00482C32"/>
    <w:rsid w:val="00487A69"/>
    <w:rsid w:val="00490053"/>
    <w:rsid w:val="00491071"/>
    <w:rsid w:val="00493A49"/>
    <w:rsid w:val="0049553D"/>
    <w:rsid w:val="004960F0"/>
    <w:rsid w:val="0049640A"/>
    <w:rsid w:val="004975BE"/>
    <w:rsid w:val="004A089F"/>
    <w:rsid w:val="004A3751"/>
    <w:rsid w:val="004A74FD"/>
    <w:rsid w:val="004B0C38"/>
    <w:rsid w:val="004B3FA4"/>
    <w:rsid w:val="004B5671"/>
    <w:rsid w:val="004B66A7"/>
    <w:rsid w:val="004C514B"/>
    <w:rsid w:val="004C5A83"/>
    <w:rsid w:val="004D2CFE"/>
    <w:rsid w:val="004E056A"/>
    <w:rsid w:val="004E37D5"/>
    <w:rsid w:val="004E3F01"/>
    <w:rsid w:val="004E4A9C"/>
    <w:rsid w:val="004F0037"/>
    <w:rsid w:val="004F29F6"/>
    <w:rsid w:val="004F33B3"/>
    <w:rsid w:val="004F4E73"/>
    <w:rsid w:val="004F5CD0"/>
    <w:rsid w:val="004F746A"/>
    <w:rsid w:val="005014E4"/>
    <w:rsid w:val="0050406A"/>
    <w:rsid w:val="0050709A"/>
    <w:rsid w:val="00511873"/>
    <w:rsid w:val="005120E1"/>
    <w:rsid w:val="00513230"/>
    <w:rsid w:val="005140CB"/>
    <w:rsid w:val="00516095"/>
    <w:rsid w:val="005204EA"/>
    <w:rsid w:val="0052572E"/>
    <w:rsid w:val="005276ED"/>
    <w:rsid w:val="00534101"/>
    <w:rsid w:val="0053775F"/>
    <w:rsid w:val="0054095D"/>
    <w:rsid w:val="005423A3"/>
    <w:rsid w:val="00543DAB"/>
    <w:rsid w:val="00555A0F"/>
    <w:rsid w:val="0056531C"/>
    <w:rsid w:val="0056766F"/>
    <w:rsid w:val="005706E2"/>
    <w:rsid w:val="00580B89"/>
    <w:rsid w:val="00582A66"/>
    <w:rsid w:val="005838C0"/>
    <w:rsid w:val="0058493A"/>
    <w:rsid w:val="00586893"/>
    <w:rsid w:val="0059004B"/>
    <w:rsid w:val="005950B1"/>
    <w:rsid w:val="0059543B"/>
    <w:rsid w:val="005A0D8D"/>
    <w:rsid w:val="005A169A"/>
    <w:rsid w:val="005A1C0A"/>
    <w:rsid w:val="005A52E5"/>
    <w:rsid w:val="005A5DBC"/>
    <w:rsid w:val="005A6912"/>
    <w:rsid w:val="005B3ED7"/>
    <w:rsid w:val="005C376F"/>
    <w:rsid w:val="005C3B09"/>
    <w:rsid w:val="005C4640"/>
    <w:rsid w:val="005D20D4"/>
    <w:rsid w:val="005D405A"/>
    <w:rsid w:val="005D5834"/>
    <w:rsid w:val="005D6443"/>
    <w:rsid w:val="005E1287"/>
    <w:rsid w:val="005E252E"/>
    <w:rsid w:val="005E3994"/>
    <w:rsid w:val="005E3F70"/>
    <w:rsid w:val="005F4161"/>
    <w:rsid w:val="005F4719"/>
    <w:rsid w:val="005F5459"/>
    <w:rsid w:val="00602716"/>
    <w:rsid w:val="00605B4F"/>
    <w:rsid w:val="00616BBA"/>
    <w:rsid w:val="006176F3"/>
    <w:rsid w:val="0062039D"/>
    <w:rsid w:val="006239CD"/>
    <w:rsid w:val="0062521C"/>
    <w:rsid w:val="00626C29"/>
    <w:rsid w:val="00627095"/>
    <w:rsid w:val="00630C5C"/>
    <w:rsid w:val="006348C9"/>
    <w:rsid w:val="006355AF"/>
    <w:rsid w:val="00636951"/>
    <w:rsid w:val="00641084"/>
    <w:rsid w:val="00641C3F"/>
    <w:rsid w:val="006535BC"/>
    <w:rsid w:val="00653B8B"/>
    <w:rsid w:val="0065465A"/>
    <w:rsid w:val="006622EF"/>
    <w:rsid w:val="006648DB"/>
    <w:rsid w:val="00665651"/>
    <w:rsid w:val="00667B27"/>
    <w:rsid w:val="00670099"/>
    <w:rsid w:val="006707A4"/>
    <w:rsid w:val="0067121D"/>
    <w:rsid w:val="00677683"/>
    <w:rsid w:val="00684A94"/>
    <w:rsid w:val="0068797B"/>
    <w:rsid w:val="006975FF"/>
    <w:rsid w:val="006A0256"/>
    <w:rsid w:val="006A1252"/>
    <w:rsid w:val="006A703B"/>
    <w:rsid w:val="006B60C3"/>
    <w:rsid w:val="006B647F"/>
    <w:rsid w:val="006C1EFA"/>
    <w:rsid w:val="006C4754"/>
    <w:rsid w:val="006D16CE"/>
    <w:rsid w:val="006D1C3E"/>
    <w:rsid w:val="006D7FED"/>
    <w:rsid w:val="006E0776"/>
    <w:rsid w:val="006E152E"/>
    <w:rsid w:val="006E4232"/>
    <w:rsid w:val="006E5599"/>
    <w:rsid w:val="006E65FC"/>
    <w:rsid w:val="006E6B54"/>
    <w:rsid w:val="006F171B"/>
    <w:rsid w:val="006F26C2"/>
    <w:rsid w:val="006F6FBC"/>
    <w:rsid w:val="00700977"/>
    <w:rsid w:val="00701B31"/>
    <w:rsid w:val="007033A7"/>
    <w:rsid w:val="00703404"/>
    <w:rsid w:val="00705C17"/>
    <w:rsid w:val="007072E3"/>
    <w:rsid w:val="00717604"/>
    <w:rsid w:val="007216E3"/>
    <w:rsid w:val="00723390"/>
    <w:rsid w:val="0072444D"/>
    <w:rsid w:val="00726C89"/>
    <w:rsid w:val="00726F5F"/>
    <w:rsid w:val="00730D17"/>
    <w:rsid w:val="0073220A"/>
    <w:rsid w:val="00733643"/>
    <w:rsid w:val="0073387C"/>
    <w:rsid w:val="00733FBB"/>
    <w:rsid w:val="007352AF"/>
    <w:rsid w:val="007416A8"/>
    <w:rsid w:val="00742F8A"/>
    <w:rsid w:val="00745EBE"/>
    <w:rsid w:val="00747545"/>
    <w:rsid w:val="00747BA9"/>
    <w:rsid w:val="00751079"/>
    <w:rsid w:val="00752291"/>
    <w:rsid w:val="007655D0"/>
    <w:rsid w:val="00770D10"/>
    <w:rsid w:val="007752E5"/>
    <w:rsid w:val="007761FE"/>
    <w:rsid w:val="007803C5"/>
    <w:rsid w:val="007830A4"/>
    <w:rsid w:val="007835B0"/>
    <w:rsid w:val="007836D3"/>
    <w:rsid w:val="00792AED"/>
    <w:rsid w:val="007952A0"/>
    <w:rsid w:val="0079537A"/>
    <w:rsid w:val="007A2A3D"/>
    <w:rsid w:val="007A4600"/>
    <w:rsid w:val="007A5DBF"/>
    <w:rsid w:val="007A6E7D"/>
    <w:rsid w:val="007B5F26"/>
    <w:rsid w:val="007B6CCE"/>
    <w:rsid w:val="007C2B89"/>
    <w:rsid w:val="007C602C"/>
    <w:rsid w:val="007C65FF"/>
    <w:rsid w:val="007E10D0"/>
    <w:rsid w:val="007E2974"/>
    <w:rsid w:val="007E33FD"/>
    <w:rsid w:val="007E3FE0"/>
    <w:rsid w:val="007E4AB7"/>
    <w:rsid w:val="007E5D1D"/>
    <w:rsid w:val="007E5E2C"/>
    <w:rsid w:val="007F0765"/>
    <w:rsid w:val="007F1BE4"/>
    <w:rsid w:val="007F3893"/>
    <w:rsid w:val="007F737B"/>
    <w:rsid w:val="0080060B"/>
    <w:rsid w:val="0080169B"/>
    <w:rsid w:val="008043DA"/>
    <w:rsid w:val="008060ED"/>
    <w:rsid w:val="00806BB8"/>
    <w:rsid w:val="00807D1E"/>
    <w:rsid w:val="00813567"/>
    <w:rsid w:val="00814ACC"/>
    <w:rsid w:val="00815698"/>
    <w:rsid w:val="008172A7"/>
    <w:rsid w:val="00821E76"/>
    <w:rsid w:val="00821F5A"/>
    <w:rsid w:val="00824B89"/>
    <w:rsid w:val="00827FC7"/>
    <w:rsid w:val="008330E0"/>
    <w:rsid w:val="008332FC"/>
    <w:rsid w:val="00836F27"/>
    <w:rsid w:val="0083774C"/>
    <w:rsid w:val="00840F4B"/>
    <w:rsid w:val="00845C45"/>
    <w:rsid w:val="00847DED"/>
    <w:rsid w:val="00856042"/>
    <w:rsid w:val="00857147"/>
    <w:rsid w:val="008605B1"/>
    <w:rsid w:val="0086250E"/>
    <w:rsid w:val="00862848"/>
    <w:rsid w:val="00862BF1"/>
    <w:rsid w:val="00862D0C"/>
    <w:rsid w:val="00862FDF"/>
    <w:rsid w:val="008637F2"/>
    <w:rsid w:val="00864E06"/>
    <w:rsid w:val="008678B5"/>
    <w:rsid w:val="0087244B"/>
    <w:rsid w:val="008763E1"/>
    <w:rsid w:val="008819EB"/>
    <w:rsid w:val="008823B2"/>
    <w:rsid w:val="00885317"/>
    <w:rsid w:val="00887AA2"/>
    <w:rsid w:val="008A7279"/>
    <w:rsid w:val="008B27A1"/>
    <w:rsid w:val="008B3A34"/>
    <w:rsid w:val="008B52D5"/>
    <w:rsid w:val="008C0FF2"/>
    <w:rsid w:val="008C1BDC"/>
    <w:rsid w:val="008C2B91"/>
    <w:rsid w:val="008C4711"/>
    <w:rsid w:val="008C5D49"/>
    <w:rsid w:val="008D19B0"/>
    <w:rsid w:val="008D2FC4"/>
    <w:rsid w:val="008D4631"/>
    <w:rsid w:val="008D68A0"/>
    <w:rsid w:val="008E0368"/>
    <w:rsid w:val="008E0CAA"/>
    <w:rsid w:val="008E1517"/>
    <w:rsid w:val="008E1A9B"/>
    <w:rsid w:val="008E2C06"/>
    <w:rsid w:val="008E3368"/>
    <w:rsid w:val="008E6643"/>
    <w:rsid w:val="00900E7E"/>
    <w:rsid w:val="00901200"/>
    <w:rsid w:val="0090170D"/>
    <w:rsid w:val="00902130"/>
    <w:rsid w:val="0090293F"/>
    <w:rsid w:val="00905252"/>
    <w:rsid w:val="0090627F"/>
    <w:rsid w:val="00912CE4"/>
    <w:rsid w:val="00912E9E"/>
    <w:rsid w:val="009162D3"/>
    <w:rsid w:val="009177D3"/>
    <w:rsid w:val="00917E31"/>
    <w:rsid w:val="00917F3F"/>
    <w:rsid w:val="0092478B"/>
    <w:rsid w:val="00924DB0"/>
    <w:rsid w:val="00926007"/>
    <w:rsid w:val="00927F55"/>
    <w:rsid w:val="00932E50"/>
    <w:rsid w:val="00933B4D"/>
    <w:rsid w:val="00933C19"/>
    <w:rsid w:val="00935524"/>
    <w:rsid w:val="00935830"/>
    <w:rsid w:val="009366CB"/>
    <w:rsid w:val="00945308"/>
    <w:rsid w:val="0094699E"/>
    <w:rsid w:val="00946E0A"/>
    <w:rsid w:val="00951CFA"/>
    <w:rsid w:val="009527E2"/>
    <w:rsid w:val="00956145"/>
    <w:rsid w:val="00963302"/>
    <w:rsid w:val="00967171"/>
    <w:rsid w:val="00971920"/>
    <w:rsid w:val="009723F9"/>
    <w:rsid w:val="009730CC"/>
    <w:rsid w:val="0097347A"/>
    <w:rsid w:val="009745EA"/>
    <w:rsid w:val="00974A4A"/>
    <w:rsid w:val="00974D2A"/>
    <w:rsid w:val="00977ADA"/>
    <w:rsid w:val="0098175D"/>
    <w:rsid w:val="009821F5"/>
    <w:rsid w:val="009861AF"/>
    <w:rsid w:val="00987B30"/>
    <w:rsid w:val="009931F4"/>
    <w:rsid w:val="009937C9"/>
    <w:rsid w:val="00994B16"/>
    <w:rsid w:val="009960A5"/>
    <w:rsid w:val="009A042B"/>
    <w:rsid w:val="009A361C"/>
    <w:rsid w:val="009A38DB"/>
    <w:rsid w:val="009A3FBB"/>
    <w:rsid w:val="009A4511"/>
    <w:rsid w:val="009A714C"/>
    <w:rsid w:val="009B3658"/>
    <w:rsid w:val="009B41F9"/>
    <w:rsid w:val="009B59EF"/>
    <w:rsid w:val="009B6110"/>
    <w:rsid w:val="009C0292"/>
    <w:rsid w:val="009C0490"/>
    <w:rsid w:val="009C051B"/>
    <w:rsid w:val="009C0CB8"/>
    <w:rsid w:val="009C1256"/>
    <w:rsid w:val="009C2532"/>
    <w:rsid w:val="009C4C19"/>
    <w:rsid w:val="009C61C5"/>
    <w:rsid w:val="009D3911"/>
    <w:rsid w:val="009D6CCB"/>
    <w:rsid w:val="009D72D6"/>
    <w:rsid w:val="009E2A19"/>
    <w:rsid w:val="009E42F6"/>
    <w:rsid w:val="009E70E5"/>
    <w:rsid w:val="009F35B6"/>
    <w:rsid w:val="009F5340"/>
    <w:rsid w:val="009F5B12"/>
    <w:rsid w:val="00A017B0"/>
    <w:rsid w:val="00A051A9"/>
    <w:rsid w:val="00A06139"/>
    <w:rsid w:val="00A12D12"/>
    <w:rsid w:val="00A17834"/>
    <w:rsid w:val="00A221B7"/>
    <w:rsid w:val="00A22EE4"/>
    <w:rsid w:val="00A31F09"/>
    <w:rsid w:val="00A320FB"/>
    <w:rsid w:val="00A343F7"/>
    <w:rsid w:val="00A35403"/>
    <w:rsid w:val="00A41EC5"/>
    <w:rsid w:val="00A44FCF"/>
    <w:rsid w:val="00A457F6"/>
    <w:rsid w:val="00A50F8F"/>
    <w:rsid w:val="00A5129A"/>
    <w:rsid w:val="00A571A5"/>
    <w:rsid w:val="00A62908"/>
    <w:rsid w:val="00A64615"/>
    <w:rsid w:val="00A6725E"/>
    <w:rsid w:val="00A678D6"/>
    <w:rsid w:val="00A67980"/>
    <w:rsid w:val="00A73E47"/>
    <w:rsid w:val="00A748EE"/>
    <w:rsid w:val="00A774CE"/>
    <w:rsid w:val="00A808DB"/>
    <w:rsid w:val="00A81E26"/>
    <w:rsid w:val="00A850E8"/>
    <w:rsid w:val="00A90979"/>
    <w:rsid w:val="00A9204E"/>
    <w:rsid w:val="00A95AC8"/>
    <w:rsid w:val="00AA50A7"/>
    <w:rsid w:val="00AB0EBF"/>
    <w:rsid w:val="00AB34EE"/>
    <w:rsid w:val="00AB48CE"/>
    <w:rsid w:val="00AB73A0"/>
    <w:rsid w:val="00AC0830"/>
    <w:rsid w:val="00AC3F44"/>
    <w:rsid w:val="00AD10C2"/>
    <w:rsid w:val="00AD4827"/>
    <w:rsid w:val="00AE2B37"/>
    <w:rsid w:val="00AE306C"/>
    <w:rsid w:val="00AE38B4"/>
    <w:rsid w:val="00AE3C13"/>
    <w:rsid w:val="00AE4607"/>
    <w:rsid w:val="00AF2BD5"/>
    <w:rsid w:val="00AF5EAC"/>
    <w:rsid w:val="00B0076E"/>
    <w:rsid w:val="00B01D8D"/>
    <w:rsid w:val="00B0234D"/>
    <w:rsid w:val="00B035F1"/>
    <w:rsid w:val="00B05BF6"/>
    <w:rsid w:val="00B06DB6"/>
    <w:rsid w:val="00B07EF6"/>
    <w:rsid w:val="00B11A43"/>
    <w:rsid w:val="00B177B4"/>
    <w:rsid w:val="00B21D1E"/>
    <w:rsid w:val="00B22848"/>
    <w:rsid w:val="00B26E57"/>
    <w:rsid w:val="00B27CB0"/>
    <w:rsid w:val="00B307ED"/>
    <w:rsid w:val="00B31539"/>
    <w:rsid w:val="00B32FC9"/>
    <w:rsid w:val="00B33B6B"/>
    <w:rsid w:val="00B355A1"/>
    <w:rsid w:val="00B3657F"/>
    <w:rsid w:val="00B45E84"/>
    <w:rsid w:val="00B525B3"/>
    <w:rsid w:val="00B52F3D"/>
    <w:rsid w:val="00B53226"/>
    <w:rsid w:val="00B54C05"/>
    <w:rsid w:val="00B56A7D"/>
    <w:rsid w:val="00B56F9E"/>
    <w:rsid w:val="00B60DF4"/>
    <w:rsid w:val="00B61C8A"/>
    <w:rsid w:val="00B63A18"/>
    <w:rsid w:val="00B65BDD"/>
    <w:rsid w:val="00B666CB"/>
    <w:rsid w:val="00B73E8D"/>
    <w:rsid w:val="00B7448A"/>
    <w:rsid w:val="00B74779"/>
    <w:rsid w:val="00B768D2"/>
    <w:rsid w:val="00B80AC0"/>
    <w:rsid w:val="00B82615"/>
    <w:rsid w:val="00B83D3F"/>
    <w:rsid w:val="00B83FED"/>
    <w:rsid w:val="00B841E2"/>
    <w:rsid w:val="00B90253"/>
    <w:rsid w:val="00B90839"/>
    <w:rsid w:val="00B92E5C"/>
    <w:rsid w:val="00B940A4"/>
    <w:rsid w:val="00B942D7"/>
    <w:rsid w:val="00B95240"/>
    <w:rsid w:val="00B955F9"/>
    <w:rsid w:val="00BA211E"/>
    <w:rsid w:val="00BA5ED4"/>
    <w:rsid w:val="00BA717A"/>
    <w:rsid w:val="00BB3F63"/>
    <w:rsid w:val="00BB5149"/>
    <w:rsid w:val="00BB5217"/>
    <w:rsid w:val="00BB657A"/>
    <w:rsid w:val="00BB68B3"/>
    <w:rsid w:val="00BC3BC5"/>
    <w:rsid w:val="00BC55BD"/>
    <w:rsid w:val="00BC6AA7"/>
    <w:rsid w:val="00BD58BC"/>
    <w:rsid w:val="00BD6A16"/>
    <w:rsid w:val="00BD7D4F"/>
    <w:rsid w:val="00BE03B8"/>
    <w:rsid w:val="00BE168F"/>
    <w:rsid w:val="00BE2E58"/>
    <w:rsid w:val="00BE475B"/>
    <w:rsid w:val="00BE4920"/>
    <w:rsid w:val="00BE4E9B"/>
    <w:rsid w:val="00BE6531"/>
    <w:rsid w:val="00BF042E"/>
    <w:rsid w:val="00BF2071"/>
    <w:rsid w:val="00BF2B4B"/>
    <w:rsid w:val="00BF47B0"/>
    <w:rsid w:val="00BF7763"/>
    <w:rsid w:val="00BF7E8C"/>
    <w:rsid w:val="00C01383"/>
    <w:rsid w:val="00C04D57"/>
    <w:rsid w:val="00C12931"/>
    <w:rsid w:val="00C1297B"/>
    <w:rsid w:val="00C15D03"/>
    <w:rsid w:val="00C15E44"/>
    <w:rsid w:val="00C16732"/>
    <w:rsid w:val="00C17D70"/>
    <w:rsid w:val="00C20FEC"/>
    <w:rsid w:val="00C22DF6"/>
    <w:rsid w:val="00C23388"/>
    <w:rsid w:val="00C23CDE"/>
    <w:rsid w:val="00C27A04"/>
    <w:rsid w:val="00C27F49"/>
    <w:rsid w:val="00C32885"/>
    <w:rsid w:val="00C33090"/>
    <w:rsid w:val="00C36A06"/>
    <w:rsid w:val="00C36F15"/>
    <w:rsid w:val="00C40F28"/>
    <w:rsid w:val="00C5054B"/>
    <w:rsid w:val="00C50D24"/>
    <w:rsid w:val="00C5141C"/>
    <w:rsid w:val="00C51436"/>
    <w:rsid w:val="00C5532F"/>
    <w:rsid w:val="00C568AC"/>
    <w:rsid w:val="00C57281"/>
    <w:rsid w:val="00C61FBB"/>
    <w:rsid w:val="00C62860"/>
    <w:rsid w:val="00C67AB0"/>
    <w:rsid w:val="00C722C2"/>
    <w:rsid w:val="00C750FA"/>
    <w:rsid w:val="00C75456"/>
    <w:rsid w:val="00C77F53"/>
    <w:rsid w:val="00C820F5"/>
    <w:rsid w:val="00C835BF"/>
    <w:rsid w:val="00C8633F"/>
    <w:rsid w:val="00C91EB6"/>
    <w:rsid w:val="00C97776"/>
    <w:rsid w:val="00CA2C3E"/>
    <w:rsid w:val="00CA5303"/>
    <w:rsid w:val="00CB086E"/>
    <w:rsid w:val="00CB21CE"/>
    <w:rsid w:val="00CB56FD"/>
    <w:rsid w:val="00CC1BEB"/>
    <w:rsid w:val="00CC7A5A"/>
    <w:rsid w:val="00CD2E1B"/>
    <w:rsid w:val="00CE12C1"/>
    <w:rsid w:val="00CE3336"/>
    <w:rsid w:val="00CE426F"/>
    <w:rsid w:val="00CF41F8"/>
    <w:rsid w:val="00CF48C5"/>
    <w:rsid w:val="00CF4A79"/>
    <w:rsid w:val="00CF55E1"/>
    <w:rsid w:val="00CF5F31"/>
    <w:rsid w:val="00CF6117"/>
    <w:rsid w:val="00D100BF"/>
    <w:rsid w:val="00D116BA"/>
    <w:rsid w:val="00D15831"/>
    <w:rsid w:val="00D16F0A"/>
    <w:rsid w:val="00D20555"/>
    <w:rsid w:val="00D23209"/>
    <w:rsid w:val="00D23555"/>
    <w:rsid w:val="00D2373B"/>
    <w:rsid w:val="00D23F94"/>
    <w:rsid w:val="00D25070"/>
    <w:rsid w:val="00D2704E"/>
    <w:rsid w:val="00D27066"/>
    <w:rsid w:val="00D31146"/>
    <w:rsid w:val="00D3174C"/>
    <w:rsid w:val="00D343A9"/>
    <w:rsid w:val="00D35930"/>
    <w:rsid w:val="00D36D28"/>
    <w:rsid w:val="00D4038E"/>
    <w:rsid w:val="00D41D11"/>
    <w:rsid w:val="00D51C02"/>
    <w:rsid w:val="00D5447D"/>
    <w:rsid w:val="00D55665"/>
    <w:rsid w:val="00D558DC"/>
    <w:rsid w:val="00D65BC7"/>
    <w:rsid w:val="00D668DA"/>
    <w:rsid w:val="00D70047"/>
    <w:rsid w:val="00D70BF4"/>
    <w:rsid w:val="00D74868"/>
    <w:rsid w:val="00D81F07"/>
    <w:rsid w:val="00D83C7F"/>
    <w:rsid w:val="00D843CF"/>
    <w:rsid w:val="00D85FB7"/>
    <w:rsid w:val="00D86590"/>
    <w:rsid w:val="00D875C7"/>
    <w:rsid w:val="00D91EFD"/>
    <w:rsid w:val="00D922A7"/>
    <w:rsid w:val="00D9643B"/>
    <w:rsid w:val="00D97893"/>
    <w:rsid w:val="00DA07D6"/>
    <w:rsid w:val="00DA3BF1"/>
    <w:rsid w:val="00DB0BE2"/>
    <w:rsid w:val="00DB15D5"/>
    <w:rsid w:val="00DB1672"/>
    <w:rsid w:val="00DB5B7D"/>
    <w:rsid w:val="00DB77F3"/>
    <w:rsid w:val="00DC00BA"/>
    <w:rsid w:val="00DC1CF4"/>
    <w:rsid w:val="00DC25ED"/>
    <w:rsid w:val="00DC5AD6"/>
    <w:rsid w:val="00DC5B51"/>
    <w:rsid w:val="00DD1618"/>
    <w:rsid w:val="00DD32F4"/>
    <w:rsid w:val="00DD3665"/>
    <w:rsid w:val="00DD7431"/>
    <w:rsid w:val="00DE0250"/>
    <w:rsid w:val="00DF176D"/>
    <w:rsid w:val="00DF4043"/>
    <w:rsid w:val="00DF5DFB"/>
    <w:rsid w:val="00DF6829"/>
    <w:rsid w:val="00E0123B"/>
    <w:rsid w:val="00E02F82"/>
    <w:rsid w:val="00E0797D"/>
    <w:rsid w:val="00E079B9"/>
    <w:rsid w:val="00E1492D"/>
    <w:rsid w:val="00E1555E"/>
    <w:rsid w:val="00E17F83"/>
    <w:rsid w:val="00E23338"/>
    <w:rsid w:val="00E348A9"/>
    <w:rsid w:val="00E3526A"/>
    <w:rsid w:val="00E37CB2"/>
    <w:rsid w:val="00E407D4"/>
    <w:rsid w:val="00E40FE5"/>
    <w:rsid w:val="00E413EE"/>
    <w:rsid w:val="00E42169"/>
    <w:rsid w:val="00E4226E"/>
    <w:rsid w:val="00E43A4F"/>
    <w:rsid w:val="00E44C9E"/>
    <w:rsid w:val="00E4521C"/>
    <w:rsid w:val="00E4583D"/>
    <w:rsid w:val="00E54AC8"/>
    <w:rsid w:val="00E558E7"/>
    <w:rsid w:val="00E56448"/>
    <w:rsid w:val="00E57086"/>
    <w:rsid w:val="00E57E14"/>
    <w:rsid w:val="00E6094D"/>
    <w:rsid w:val="00E709D3"/>
    <w:rsid w:val="00E74741"/>
    <w:rsid w:val="00E77B7F"/>
    <w:rsid w:val="00E815A3"/>
    <w:rsid w:val="00E83BD2"/>
    <w:rsid w:val="00E932C6"/>
    <w:rsid w:val="00E9709C"/>
    <w:rsid w:val="00E9796A"/>
    <w:rsid w:val="00E97A75"/>
    <w:rsid w:val="00EA0844"/>
    <w:rsid w:val="00EA2086"/>
    <w:rsid w:val="00EA3CF5"/>
    <w:rsid w:val="00EA5339"/>
    <w:rsid w:val="00EA673C"/>
    <w:rsid w:val="00EA7E8F"/>
    <w:rsid w:val="00EB0AA7"/>
    <w:rsid w:val="00EB1A06"/>
    <w:rsid w:val="00EB1F15"/>
    <w:rsid w:val="00EB2E0C"/>
    <w:rsid w:val="00EB42F2"/>
    <w:rsid w:val="00EB726A"/>
    <w:rsid w:val="00EC2C4C"/>
    <w:rsid w:val="00EC37FC"/>
    <w:rsid w:val="00EC4193"/>
    <w:rsid w:val="00EC5A5A"/>
    <w:rsid w:val="00ED44FF"/>
    <w:rsid w:val="00ED7E3D"/>
    <w:rsid w:val="00EE06B4"/>
    <w:rsid w:val="00EE298E"/>
    <w:rsid w:val="00EE5645"/>
    <w:rsid w:val="00EE5D0D"/>
    <w:rsid w:val="00EF35ED"/>
    <w:rsid w:val="00EF496D"/>
    <w:rsid w:val="00EF4F25"/>
    <w:rsid w:val="00EF5A15"/>
    <w:rsid w:val="00EF65A0"/>
    <w:rsid w:val="00F019CB"/>
    <w:rsid w:val="00F02315"/>
    <w:rsid w:val="00F11CFD"/>
    <w:rsid w:val="00F141F2"/>
    <w:rsid w:val="00F15BBE"/>
    <w:rsid w:val="00F16FF9"/>
    <w:rsid w:val="00F17BBD"/>
    <w:rsid w:val="00F17E0F"/>
    <w:rsid w:val="00F201E2"/>
    <w:rsid w:val="00F209B4"/>
    <w:rsid w:val="00F20D51"/>
    <w:rsid w:val="00F229C1"/>
    <w:rsid w:val="00F22E5C"/>
    <w:rsid w:val="00F230DE"/>
    <w:rsid w:val="00F23B24"/>
    <w:rsid w:val="00F23BA2"/>
    <w:rsid w:val="00F24148"/>
    <w:rsid w:val="00F243F2"/>
    <w:rsid w:val="00F2491C"/>
    <w:rsid w:val="00F303DB"/>
    <w:rsid w:val="00F333E2"/>
    <w:rsid w:val="00F340D4"/>
    <w:rsid w:val="00F37731"/>
    <w:rsid w:val="00F4034C"/>
    <w:rsid w:val="00F41605"/>
    <w:rsid w:val="00F460D2"/>
    <w:rsid w:val="00F47253"/>
    <w:rsid w:val="00F5460D"/>
    <w:rsid w:val="00F55196"/>
    <w:rsid w:val="00F55452"/>
    <w:rsid w:val="00F554D9"/>
    <w:rsid w:val="00F57369"/>
    <w:rsid w:val="00F61A36"/>
    <w:rsid w:val="00F6420A"/>
    <w:rsid w:val="00F65ABC"/>
    <w:rsid w:val="00F666E6"/>
    <w:rsid w:val="00F6683D"/>
    <w:rsid w:val="00F67138"/>
    <w:rsid w:val="00F73A60"/>
    <w:rsid w:val="00F82365"/>
    <w:rsid w:val="00F82574"/>
    <w:rsid w:val="00F829C4"/>
    <w:rsid w:val="00F82DD7"/>
    <w:rsid w:val="00F83FBC"/>
    <w:rsid w:val="00F86185"/>
    <w:rsid w:val="00F93C86"/>
    <w:rsid w:val="00F960C8"/>
    <w:rsid w:val="00F96335"/>
    <w:rsid w:val="00FA388E"/>
    <w:rsid w:val="00FA3BE8"/>
    <w:rsid w:val="00FA5AFF"/>
    <w:rsid w:val="00FA6EF6"/>
    <w:rsid w:val="00FB6E4A"/>
    <w:rsid w:val="00FB7C15"/>
    <w:rsid w:val="00FC0AE7"/>
    <w:rsid w:val="00FC30A4"/>
    <w:rsid w:val="00FC4395"/>
    <w:rsid w:val="00FC4CD9"/>
    <w:rsid w:val="00FC53A5"/>
    <w:rsid w:val="00FC563D"/>
    <w:rsid w:val="00FC5B62"/>
    <w:rsid w:val="00FC78FC"/>
    <w:rsid w:val="00FD15CA"/>
    <w:rsid w:val="00FD3AA7"/>
    <w:rsid w:val="00FD3F52"/>
    <w:rsid w:val="00FD6F5E"/>
    <w:rsid w:val="00FE052F"/>
    <w:rsid w:val="00FE0A10"/>
    <w:rsid w:val="00FE2B53"/>
    <w:rsid w:val="00FE43D2"/>
    <w:rsid w:val="00FE4C58"/>
    <w:rsid w:val="00FE4C6F"/>
    <w:rsid w:val="00FE58FC"/>
    <w:rsid w:val="00FF3B7E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E31"/>
    <w:pPr>
      <w:spacing w:after="200" w:line="276" w:lineRule="auto"/>
    </w:pPr>
    <w:rPr>
      <w:rFonts w:cs="Calibri"/>
      <w:lang w:val="de-DE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apitel">
    <w:name w:val="Kapitel"/>
    <w:basedOn w:val="Normal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Normal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DefaultParagraphFont"/>
    <w:link w:val="Kapitel"/>
    <w:uiPriority w:val="99"/>
    <w:locked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Normal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DefaultParagraphFont"/>
    <w:link w:val="Sequenz"/>
    <w:uiPriority w:val="99"/>
    <w:locked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DefaultParagraphFont"/>
    <w:link w:val="Szene1"/>
    <w:uiPriority w:val="99"/>
    <w:locked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Normal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DefaultParagraphFont"/>
    <w:link w:val="Szene2"/>
    <w:uiPriority w:val="99"/>
    <w:locked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Normal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DefaultParagraphFont"/>
    <w:link w:val="Charakter"/>
    <w:uiPriority w:val="99"/>
    <w:locked/>
    <w:rsid w:val="004C5A83"/>
    <w:rPr>
      <w:rFonts w:ascii="Agency FB" w:hAnsi="Agency FB" w:cs="Agency FB"/>
      <w:b/>
      <w:bCs/>
      <w:sz w:val="40"/>
      <w:szCs w:val="40"/>
    </w:rPr>
  </w:style>
  <w:style w:type="paragraph" w:styleId="Header">
    <w:name w:val="header"/>
    <w:basedOn w:val="Normal"/>
    <w:link w:val="Head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F3893"/>
    <w:rPr>
      <w:rFonts w:cs="Times New Roman"/>
    </w:rPr>
  </w:style>
  <w:style w:type="character" w:customStyle="1" w:styleId="TextZchn">
    <w:name w:val="Text Zchn"/>
    <w:basedOn w:val="CharakterZchn"/>
    <w:link w:val="Text"/>
    <w:uiPriority w:val="99"/>
    <w:locked/>
    <w:rsid w:val="00A73E47"/>
    <w:rPr>
      <w:color w:val="943634"/>
    </w:rPr>
  </w:style>
  <w:style w:type="paragraph" w:styleId="Footer">
    <w:name w:val="footer"/>
    <w:basedOn w:val="Normal"/>
    <w:link w:val="Foot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3893"/>
    <w:rPr>
      <w:rFonts w:cs="Times New Roman"/>
    </w:rPr>
  </w:style>
  <w:style w:type="paragraph" w:customStyle="1" w:styleId="Regie">
    <w:name w:val="Regie"/>
    <w:basedOn w:val="Normal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DefaultParagraphFont"/>
    <w:link w:val="Regie"/>
    <w:uiPriority w:val="99"/>
    <w:locked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locked/>
    <w:rsid w:val="006F171B"/>
    <w:rPr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next w:val="Regie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locked/>
    <w:rsid w:val="006F171B"/>
  </w:style>
  <w:style w:type="paragraph" w:customStyle="1" w:styleId="Trennung">
    <w:name w:val="Trennung"/>
    <w:basedOn w:val="Charakter"/>
    <w:next w:val="Charakter"/>
    <w:link w:val="TrennungZchn"/>
    <w:uiPriority w:val="99"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uiPriority w:val="99"/>
    <w:locked/>
    <w:rsid w:val="00974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13</Pages>
  <Words>1673</Words>
  <Characters>10540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5 v1.0 GER</dc:title>
  <dc:subject/>
  <dc:creator>SunnyboyXP0</dc:creator>
  <cp:keywords>Operation Red Sand</cp:keywords>
  <dc:description/>
  <cp:lastModifiedBy>Al3x</cp:lastModifiedBy>
  <cp:revision>18</cp:revision>
  <cp:lastPrinted>2011-06-21T14:34:00Z</cp:lastPrinted>
  <dcterms:created xsi:type="dcterms:W3CDTF">2011-07-27T12:03:00Z</dcterms:created>
  <dcterms:modified xsi:type="dcterms:W3CDTF">2011-08-22T16:31:00Z</dcterms:modified>
</cp:coreProperties>
</file>